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8C3AAA" w14:textId="24D01232" w:rsidR="00BB1383" w:rsidRPr="00A93A66" w:rsidRDefault="00BB1383" w:rsidP="00FA04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0" w:name="_Hlk29127504"/>
      <w:r w:rsidRPr="00A93A66">
        <w:rPr>
          <w:rFonts w:asciiTheme="minorHAnsi" w:hAnsiTheme="minorHAnsi" w:cstheme="minorHAnsi"/>
          <w:b/>
          <w:color w:val="00B050"/>
          <w:sz w:val="28"/>
          <w:szCs w:val="28"/>
        </w:rPr>
        <w:t>ODGOVORN</w:t>
      </w:r>
      <w:r w:rsidR="005857E8">
        <w:rPr>
          <w:rFonts w:asciiTheme="minorHAnsi" w:hAnsiTheme="minorHAnsi" w:cstheme="minorHAnsi"/>
          <w:b/>
          <w:color w:val="00B050"/>
          <w:sz w:val="28"/>
          <w:szCs w:val="28"/>
        </w:rPr>
        <w:t>E</w:t>
      </w:r>
      <w:r w:rsidRPr="00A93A66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OSEB</w:t>
      </w:r>
      <w:r w:rsidR="005857E8">
        <w:rPr>
          <w:rFonts w:asciiTheme="minorHAnsi" w:hAnsiTheme="minorHAnsi" w:cstheme="minorHAnsi"/>
          <w:b/>
          <w:color w:val="00B050"/>
          <w:sz w:val="28"/>
          <w:szCs w:val="28"/>
        </w:rPr>
        <w:t>E</w:t>
      </w:r>
    </w:p>
    <w:p w14:paraId="20B36D8B" w14:textId="77777777" w:rsidR="00BB1383" w:rsidRPr="00A93A66" w:rsidRDefault="005960DC" w:rsidP="00FA04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A93A66">
        <w:rPr>
          <w:rFonts w:asciiTheme="minorHAnsi" w:hAnsiTheme="minorHAnsi" w:cstheme="minorHAnsi"/>
          <w:b/>
          <w:color w:val="00B050"/>
          <w:sz w:val="28"/>
          <w:szCs w:val="28"/>
        </w:rPr>
        <w:t>v postopku oddaje</w:t>
      </w:r>
      <w:r w:rsidR="007951DD" w:rsidRPr="00A93A66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BB1383" w:rsidRPr="00A93A66">
        <w:rPr>
          <w:rFonts w:asciiTheme="minorHAnsi" w:hAnsiTheme="minorHAnsi" w:cstheme="minorHAnsi"/>
          <w:b/>
          <w:color w:val="00B050"/>
          <w:sz w:val="28"/>
          <w:szCs w:val="28"/>
        </w:rPr>
        <w:t>javn</w:t>
      </w:r>
      <w:r w:rsidRPr="00A93A66">
        <w:rPr>
          <w:rFonts w:asciiTheme="minorHAnsi" w:hAnsiTheme="minorHAnsi" w:cstheme="minorHAnsi"/>
          <w:b/>
          <w:color w:val="00B050"/>
          <w:sz w:val="28"/>
          <w:szCs w:val="28"/>
        </w:rPr>
        <w:t>ega</w:t>
      </w:r>
      <w:r w:rsidR="00BB1383" w:rsidRPr="00A93A66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naročil</w:t>
      </w:r>
      <w:r w:rsidRPr="00A93A66">
        <w:rPr>
          <w:rFonts w:asciiTheme="minorHAnsi" w:hAnsiTheme="minorHAnsi" w:cstheme="minorHAnsi"/>
          <w:b/>
          <w:color w:val="00B050"/>
          <w:sz w:val="28"/>
          <w:szCs w:val="28"/>
        </w:rPr>
        <w:t>a</w:t>
      </w:r>
      <w:r w:rsidR="00BB1383" w:rsidRPr="00A93A66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1E7E228C" w14:textId="77777777" w:rsidR="00BB1383" w:rsidRPr="00A93A66" w:rsidRDefault="00BB1383" w:rsidP="00FA04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1" w:name="_Hlk589119"/>
      <w:r w:rsidRPr="00A93A66">
        <w:rPr>
          <w:rFonts w:asciiTheme="minorHAnsi" w:hAnsiTheme="minorHAnsi" w:cstheme="minorHAnsi"/>
          <w:b/>
          <w:color w:val="00B050"/>
          <w:sz w:val="28"/>
          <w:szCs w:val="28"/>
        </w:rPr>
        <w:t>DIR-ČŠ-</w:t>
      </w:r>
      <w:r w:rsidR="00FA04B8">
        <w:rPr>
          <w:rFonts w:asciiTheme="minorHAnsi" w:hAnsiTheme="minorHAnsi" w:cstheme="minorHAnsi"/>
          <w:b/>
          <w:color w:val="00B050"/>
          <w:sz w:val="28"/>
          <w:szCs w:val="28"/>
        </w:rPr>
        <w:t>4</w:t>
      </w:r>
      <w:r w:rsidRPr="00A93A66">
        <w:rPr>
          <w:rFonts w:asciiTheme="minorHAnsi" w:hAnsiTheme="minorHAnsi" w:cstheme="minorHAnsi"/>
          <w:b/>
          <w:color w:val="00B050"/>
          <w:sz w:val="28"/>
          <w:szCs w:val="28"/>
        </w:rPr>
        <w:t>-0</w:t>
      </w:r>
      <w:r w:rsidR="001C1D78">
        <w:rPr>
          <w:rFonts w:asciiTheme="minorHAnsi" w:hAnsiTheme="minorHAnsi" w:cstheme="minorHAnsi"/>
          <w:b/>
          <w:color w:val="00B050"/>
          <w:sz w:val="28"/>
          <w:szCs w:val="28"/>
        </w:rPr>
        <w:t>4</w:t>
      </w:r>
      <w:r w:rsidR="00FA04B8">
        <w:rPr>
          <w:rFonts w:asciiTheme="minorHAnsi" w:hAnsiTheme="minorHAnsi" w:cstheme="minorHAnsi"/>
          <w:b/>
          <w:color w:val="00B050"/>
          <w:sz w:val="28"/>
          <w:szCs w:val="28"/>
        </w:rPr>
        <w:t>3</w:t>
      </w:r>
      <w:r w:rsidRPr="00A93A66">
        <w:rPr>
          <w:rFonts w:asciiTheme="minorHAnsi" w:hAnsiTheme="minorHAnsi" w:cstheme="minorHAnsi"/>
          <w:b/>
          <w:color w:val="00B050"/>
          <w:sz w:val="28"/>
          <w:szCs w:val="28"/>
        </w:rPr>
        <w:t>/</w:t>
      </w:r>
      <w:r w:rsidR="001C1D78">
        <w:rPr>
          <w:rFonts w:asciiTheme="minorHAnsi" w:hAnsiTheme="minorHAnsi" w:cstheme="minorHAnsi"/>
          <w:b/>
          <w:color w:val="00B050"/>
          <w:sz w:val="28"/>
          <w:szCs w:val="28"/>
        </w:rPr>
        <w:t>20</w:t>
      </w:r>
      <w:r w:rsidRPr="00A93A66">
        <w:rPr>
          <w:rFonts w:asciiTheme="minorHAnsi" w:hAnsiTheme="minorHAnsi" w:cstheme="minorHAnsi"/>
          <w:b/>
          <w:color w:val="00B050"/>
          <w:sz w:val="28"/>
          <w:szCs w:val="28"/>
        </w:rPr>
        <w:t>-S</w:t>
      </w:r>
    </w:p>
    <w:bookmarkEnd w:id="0"/>
    <w:bookmarkEnd w:id="1"/>
    <w:p w14:paraId="68001F69" w14:textId="77777777" w:rsidR="00A52756" w:rsidRPr="007B73B9" w:rsidRDefault="00A52756" w:rsidP="00A52756">
      <w:pPr>
        <w:ind w:left="648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</w:t>
      </w:r>
      <w:r w:rsidRPr="007B73B9">
        <w:rPr>
          <w:rFonts w:asciiTheme="minorHAnsi" w:hAnsiTheme="minorHAnsi" w:cstheme="minorHAnsi"/>
          <w:sz w:val="22"/>
          <w:szCs w:val="22"/>
        </w:rPr>
        <w:tab/>
      </w:r>
    </w:p>
    <w:p w14:paraId="67C1F514" w14:textId="77777777" w:rsidR="00A52756" w:rsidRDefault="00A52756" w:rsidP="005C74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ind w:right="454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2" w:name="_Toc421865069"/>
      <w:r w:rsidRPr="00F23864">
        <w:rPr>
          <w:rFonts w:asciiTheme="minorHAnsi" w:hAnsiTheme="minorHAnsi" w:cstheme="minorHAnsi"/>
          <w:b/>
          <w:color w:val="00B050"/>
          <w:sz w:val="28"/>
          <w:szCs w:val="28"/>
        </w:rPr>
        <w:t>ODGOVORNE OSEBE</w:t>
      </w:r>
      <w:r w:rsidRPr="00172E0D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NAROČNIKA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ZA IZVAJANJE POGODBE</w:t>
      </w:r>
      <w:r w:rsidRPr="00172E0D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(</w:t>
      </w:r>
      <w:r w:rsidRPr="00172E0D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PO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SKLOPIH)</w:t>
      </w:r>
    </w:p>
    <w:bookmarkEnd w:id="2"/>
    <w:p w14:paraId="16E3FCB9" w14:textId="77777777" w:rsidR="00A52756" w:rsidRPr="00FE26B0" w:rsidRDefault="00A52756" w:rsidP="00A52756">
      <w:pPr>
        <w:keepNext/>
        <w:outlineLvl w:val="1"/>
        <w:rPr>
          <w:rFonts w:ascii="Calibri" w:hAnsi="Calibri" w:cs="Calibri"/>
          <w:b/>
          <w:iCs/>
        </w:rPr>
      </w:pPr>
    </w:p>
    <w:tbl>
      <w:tblPr>
        <w:tblW w:w="14432" w:type="dxa"/>
        <w:jc w:val="center"/>
        <w:tblLook w:val="01E0" w:firstRow="1" w:lastRow="1" w:firstColumn="1" w:lastColumn="1" w:noHBand="0" w:noVBand="0"/>
      </w:tblPr>
      <w:tblGrid>
        <w:gridCol w:w="1068"/>
        <w:gridCol w:w="2409"/>
        <w:gridCol w:w="2835"/>
        <w:gridCol w:w="2308"/>
        <w:gridCol w:w="3079"/>
        <w:gridCol w:w="2733"/>
      </w:tblGrid>
      <w:tr w:rsidR="006B4653" w:rsidRPr="00910516" w14:paraId="61B97918" w14:textId="77777777" w:rsidTr="007158B0">
        <w:trPr>
          <w:trHeight w:hRule="exact" w:val="446"/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vAlign w:val="center"/>
          </w:tcPr>
          <w:p w14:paraId="436313BB" w14:textId="77777777" w:rsidR="00410AD9" w:rsidRPr="00910516" w:rsidRDefault="00410AD9" w:rsidP="006E69C9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Št. sklopa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vAlign w:val="center"/>
          </w:tcPr>
          <w:p w14:paraId="4AF8D48F" w14:textId="77777777" w:rsidR="00410AD9" w:rsidRPr="00910516" w:rsidRDefault="00410AD9" w:rsidP="006E69C9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910516">
              <w:rPr>
                <w:rFonts w:ascii="Calibri" w:hAnsi="Calibri" w:cs="Calibri"/>
                <w:b/>
                <w:sz w:val="20"/>
              </w:rPr>
              <w:t>Organizacijska enota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vAlign w:val="center"/>
          </w:tcPr>
          <w:p w14:paraId="46FF53CE" w14:textId="77777777" w:rsidR="00410AD9" w:rsidRPr="00910516" w:rsidRDefault="00410AD9" w:rsidP="006E69C9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Lokacija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vAlign w:val="center"/>
          </w:tcPr>
          <w:p w14:paraId="4C3EE837" w14:textId="77777777" w:rsidR="00410AD9" w:rsidRPr="00910516" w:rsidRDefault="00410AD9" w:rsidP="006E69C9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Odgovorna</w:t>
            </w:r>
            <w:r w:rsidRPr="00910516">
              <w:rPr>
                <w:rFonts w:ascii="Calibri" w:hAnsi="Calibri" w:cs="Calibri"/>
                <w:b/>
                <w:sz w:val="20"/>
              </w:rPr>
              <w:t xml:space="preserve"> oseba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vAlign w:val="center"/>
          </w:tcPr>
          <w:p w14:paraId="245F72C7" w14:textId="77777777" w:rsidR="00410AD9" w:rsidRPr="00910516" w:rsidRDefault="00410AD9" w:rsidP="006E69C9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910516">
              <w:rPr>
                <w:rFonts w:ascii="Calibri" w:hAnsi="Calibri" w:cs="Calibri"/>
                <w:b/>
                <w:sz w:val="20"/>
              </w:rPr>
              <w:t>e-naslov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vAlign w:val="center"/>
          </w:tcPr>
          <w:p w14:paraId="7CC30C3D" w14:textId="77777777" w:rsidR="00410AD9" w:rsidRPr="00910516" w:rsidRDefault="00410AD9" w:rsidP="006E69C9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910516">
              <w:rPr>
                <w:rFonts w:ascii="Calibri" w:hAnsi="Calibri" w:cs="Calibri"/>
                <w:b/>
                <w:sz w:val="20"/>
              </w:rPr>
              <w:t>Telefon</w:t>
            </w:r>
          </w:p>
        </w:tc>
      </w:tr>
      <w:tr w:rsidR="006B4653" w:rsidRPr="007158B0" w14:paraId="425209BF" w14:textId="77777777" w:rsidTr="007158B0">
        <w:trPr>
          <w:trHeight w:val="737"/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76E27" w14:textId="77777777" w:rsidR="00410AD9" w:rsidRPr="007158B0" w:rsidRDefault="00410AD9" w:rsidP="006E69C9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158B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99F3D" w14:textId="77777777" w:rsidR="00410AD9" w:rsidRPr="007158B0" w:rsidRDefault="00410AD9" w:rsidP="0057707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158B0">
              <w:rPr>
                <w:rFonts w:asciiTheme="minorHAnsi" w:hAnsiTheme="minorHAnsi" w:cstheme="minorHAnsi"/>
                <w:b/>
                <w:sz w:val="20"/>
                <w:szCs w:val="20"/>
              </w:rPr>
              <w:t>OE CELJE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ED587" w14:textId="77777777" w:rsidR="00410AD9" w:rsidRPr="007158B0" w:rsidRDefault="00410AD9" w:rsidP="006E69C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58B0">
              <w:rPr>
                <w:rFonts w:asciiTheme="minorHAnsi" w:hAnsiTheme="minorHAnsi" w:cstheme="minorHAnsi"/>
                <w:sz w:val="20"/>
                <w:szCs w:val="20"/>
              </w:rPr>
              <w:t xml:space="preserve">Gregorčičeva ulica 5a, </w:t>
            </w:r>
          </w:p>
          <w:p w14:paraId="01328B3E" w14:textId="77777777" w:rsidR="00410AD9" w:rsidRPr="007158B0" w:rsidRDefault="00410AD9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158B0">
              <w:rPr>
                <w:rFonts w:asciiTheme="minorHAnsi" w:hAnsiTheme="minorHAnsi" w:cstheme="minorHAnsi"/>
                <w:sz w:val="20"/>
                <w:szCs w:val="20"/>
              </w:rPr>
              <w:t>3000 Celje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46BEB" w14:textId="77777777" w:rsidR="00410AD9" w:rsidRPr="007158B0" w:rsidRDefault="00410AD9" w:rsidP="006E69C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58B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Helenca Marija Benkovič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CD829" w14:textId="77777777" w:rsidR="00410AD9" w:rsidRPr="007158B0" w:rsidRDefault="00410AD9" w:rsidP="006E69C9">
            <w:pPr>
              <w:jc w:val="right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r w:rsidRPr="007158B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helenca-marija.benkovic@zzzs.si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D6E4E" w14:textId="77777777" w:rsidR="00410AD9" w:rsidRPr="007158B0" w:rsidRDefault="00410AD9" w:rsidP="006E69C9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7158B0">
              <w:rPr>
                <w:rFonts w:asciiTheme="minorHAnsi" w:hAnsiTheme="minorHAnsi" w:cstheme="minorHAnsi"/>
                <w:sz w:val="20"/>
                <w:szCs w:val="20"/>
              </w:rPr>
              <w:t>03/ 42 02 363,</w:t>
            </w:r>
          </w:p>
          <w:p w14:paraId="27FD7A85" w14:textId="77777777" w:rsidR="00410AD9" w:rsidRPr="007158B0" w:rsidRDefault="00410AD9" w:rsidP="006E69C9">
            <w:pPr>
              <w:jc w:val="right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7158B0">
              <w:rPr>
                <w:rFonts w:asciiTheme="minorHAnsi" w:hAnsiTheme="minorHAnsi" w:cstheme="minorHAnsi"/>
                <w:sz w:val="20"/>
                <w:szCs w:val="20"/>
              </w:rPr>
              <w:t xml:space="preserve">031/ 255 152 </w:t>
            </w:r>
          </w:p>
        </w:tc>
      </w:tr>
      <w:tr w:rsidR="006B4653" w:rsidRPr="007158B0" w14:paraId="08CF3961" w14:textId="77777777" w:rsidTr="007158B0">
        <w:trPr>
          <w:trHeight w:val="737"/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CBE86" w14:textId="77777777" w:rsidR="00410AD9" w:rsidRPr="007158B0" w:rsidRDefault="00410AD9" w:rsidP="006E69C9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158B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60839" w14:textId="77777777" w:rsidR="00410AD9" w:rsidRPr="007158B0" w:rsidRDefault="00410AD9" w:rsidP="0057707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158B0">
              <w:rPr>
                <w:rFonts w:asciiTheme="minorHAnsi" w:hAnsiTheme="minorHAnsi" w:cstheme="minorHAnsi"/>
                <w:b/>
                <w:sz w:val="20"/>
                <w:szCs w:val="20"/>
              </w:rPr>
              <w:t>OE KOPER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661F9" w14:textId="77777777" w:rsidR="00410AD9" w:rsidRPr="007158B0" w:rsidRDefault="00410AD9" w:rsidP="006E69C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58B0">
              <w:rPr>
                <w:rFonts w:asciiTheme="minorHAnsi" w:hAnsiTheme="minorHAnsi" w:cstheme="minorHAnsi"/>
                <w:sz w:val="20"/>
                <w:szCs w:val="20"/>
              </w:rPr>
              <w:t xml:space="preserve">Martinčev trg 2, </w:t>
            </w:r>
          </w:p>
          <w:p w14:paraId="3B49839F" w14:textId="77777777" w:rsidR="00410AD9" w:rsidRPr="007158B0" w:rsidRDefault="00410AD9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158B0">
              <w:rPr>
                <w:rFonts w:asciiTheme="minorHAnsi" w:hAnsiTheme="minorHAnsi" w:cstheme="minorHAnsi"/>
                <w:sz w:val="20"/>
                <w:szCs w:val="20"/>
              </w:rPr>
              <w:t>6000 Koper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B2F66" w14:textId="77777777" w:rsidR="00410AD9" w:rsidRPr="007158B0" w:rsidRDefault="00FA04B8" w:rsidP="006E69C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58B0">
              <w:rPr>
                <w:rFonts w:asciiTheme="minorHAnsi" w:hAnsiTheme="minorHAnsi" w:cstheme="minorHAnsi"/>
                <w:sz w:val="20"/>
                <w:szCs w:val="20"/>
              </w:rPr>
              <w:t>Erika Kariž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61E37" w14:textId="77777777" w:rsidR="00410AD9" w:rsidRPr="007158B0" w:rsidRDefault="002A5938" w:rsidP="006E69C9">
            <w:pPr>
              <w:jc w:val="right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8" w:history="1">
              <w:r w:rsidR="00FA04B8" w:rsidRPr="007158B0">
                <w:rPr>
                  <w:rStyle w:val="Hiperpovezava"/>
                  <w:rFonts w:asciiTheme="minorHAnsi" w:hAnsiTheme="minorHAnsi" w:cstheme="minorHAnsi"/>
                  <w:color w:val="auto"/>
                  <w:sz w:val="20"/>
                  <w:szCs w:val="20"/>
                </w:rPr>
                <w:t>erika.kariž@zzzs.si</w:t>
              </w:r>
            </w:hyperlink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20CBA" w14:textId="77777777" w:rsidR="00410AD9" w:rsidRPr="007158B0" w:rsidRDefault="00410AD9" w:rsidP="00FA04B8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7158B0">
              <w:rPr>
                <w:rFonts w:asciiTheme="minorHAnsi" w:hAnsiTheme="minorHAnsi" w:cstheme="minorHAnsi"/>
                <w:sz w:val="20"/>
                <w:szCs w:val="20"/>
              </w:rPr>
              <w:t>05/ 66 87 27</w:t>
            </w:r>
            <w:r w:rsidR="00FA04B8" w:rsidRPr="007158B0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</w:tr>
      <w:tr w:rsidR="006B4653" w:rsidRPr="007158B0" w14:paraId="07548525" w14:textId="77777777" w:rsidTr="007158B0">
        <w:trPr>
          <w:trHeight w:val="737"/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8F0BE" w14:textId="77777777" w:rsidR="00410AD9" w:rsidRPr="007158B0" w:rsidRDefault="00410AD9" w:rsidP="006E69C9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158B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86CD5" w14:textId="77777777" w:rsidR="00410AD9" w:rsidRPr="007158B0" w:rsidRDefault="00410AD9" w:rsidP="0057707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158B0">
              <w:rPr>
                <w:rFonts w:asciiTheme="minorHAnsi" w:hAnsiTheme="minorHAnsi" w:cstheme="minorHAnsi"/>
                <w:b/>
                <w:sz w:val="20"/>
                <w:szCs w:val="20"/>
              </w:rPr>
              <w:t>OE KRANJ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0FFB" w14:textId="77777777" w:rsidR="00410AD9" w:rsidRPr="007158B0" w:rsidRDefault="00410AD9" w:rsidP="006E69C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7158B0">
              <w:rPr>
                <w:rFonts w:asciiTheme="minorHAnsi" w:hAnsiTheme="minorHAnsi" w:cstheme="minorHAnsi"/>
                <w:sz w:val="20"/>
                <w:szCs w:val="20"/>
              </w:rPr>
              <w:t>Zlato polje</w:t>
            </w:r>
            <w:proofErr w:type="gramEnd"/>
            <w:r w:rsidRPr="007158B0">
              <w:rPr>
                <w:rFonts w:asciiTheme="minorHAnsi" w:hAnsiTheme="minorHAnsi" w:cstheme="minorHAnsi"/>
                <w:sz w:val="20"/>
                <w:szCs w:val="20"/>
              </w:rPr>
              <w:t xml:space="preserve"> 2,</w:t>
            </w:r>
          </w:p>
          <w:p w14:paraId="4A35D98A" w14:textId="77777777" w:rsidR="00410AD9" w:rsidRPr="007158B0" w:rsidRDefault="00410AD9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158B0">
              <w:rPr>
                <w:rFonts w:asciiTheme="minorHAnsi" w:hAnsiTheme="minorHAnsi" w:cstheme="minorHAnsi"/>
                <w:sz w:val="20"/>
                <w:szCs w:val="20"/>
              </w:rPr>
              <w:t>4000 Kranj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7564E" w14:textId="77777777" w:rsidR="00410AD9" w:rsidRPr="007158B0" w:rsidRDefault="00410AD9" w:rsidP="006E69C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58B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Nataša Kus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6B9A3" w14:textId="77777777" w:rsidR="00410AD9" w:rsidRPr="007158B0" w:rsidRDefault="002A5938" w:rsidP="006E69C9">
            <w:pPr>
              <w:jc w:val="right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9" w:history="1">
              <w:r w:rsidR="00410AD9" w:rsidRPr="007158B0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natasa.kus@zzzs.si</w:t>
              </w:r>
            </w:hyperlink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C911C" w14:textId="77777777" w:rsidR="00410AD9" w:rsidRPr="007158B0" w:rsidRDefault="00410AD9" w:rsidP="006E69C9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7158B0">
              <w:rPr>
                <w:rFonts w:asciiTheme="minorHAnsi" w:hAnsiTheme="minorHAnsi" w:cstheme="minorHAnsi"/>
                <w:sz w:val="20"/>
                <w:szCs w:val="20"/>
              </w:rPr>
              <w:t>04/ 23 70 303,</w:t>
            </w:r>
          </w:p>
          <w:p w14:paraId="0907B26C" w14:textId="77777777" w:rsidR="00410AD9" w:rsidRPr="007158B0" w:rsidRDefault="00410AD9" w:rsidP="006E69C9">
            <w:pPr>
              <w:jc w:val="right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7158B0">
              <w:rPr>
                <w:rFonts w:asciiTheme="minorHAnsi" w:hAnsiTheme="minorHAnsi" w:cstheme="minorHAnsi"/>
                <w:sz w:val="20"/>
                <w:szCs w:val="20"/>
              </w:rPr>
              <w:t>031/ 790 233</w:t>
            </w:r>
          </w:p>
        </w:tc>
      </w:tr>
      <w:tr w:rsidR="006B4653" w:rsidRPr="007158B0" w14:paraId="3990294E" w14:textId="77777777" w:rsidTr="007158B0">
        <w:trPr>
          <w:trHeight w:val="737"/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4A0DA" w14:textId="77777777" w:rsidR="00410AD9" w:rsidRPr="007158B0" w:rsidRDefault="00410AD9" w:rsidP="006E69C9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158B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B9ED2" w14:textId="77777777" w:rsidR="00410AD9" w:rsidRPr="007158B0" w:rsidRDefault="00410AD9" w:rsidP="00FA04B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158B0">
              <w:rPr>
                <w:rFonts w:asciiTheme="minorHAnsi" w:hAnsiTheme="minorHAnsi" w:cstheme="minorHAnsi"/>
                <w:b/>
                <w:sz w:val="20"/>
                <w:szCs w:val="20"/>
              </w:rPr>
              <w:t>OE KRŠKO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86AD" w14:textId="77777777" w:rsidR="00410AD9" w:rsidRPr="007158B0" w:rsidRDefault="00410AD9" w:rsidP="006E69C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58B0">
              <w:rPr>
                <w:rFonts w:asciiTheme="minorHAnsi" w:hAnsiTheme="minorHAnsi" w:cstheme="minorHAnsi"/>
                <w:sz w:val="20"/>
                <w:szCs w:val="20"/>
              </w:rPr>
              <w:t xml:space="preserve">Bohoričeva ulica 9, </w:t>
            </w:r>
          </w:p>
          <w:p w14:paraId="05437105" w14:textId="77777777" w:rsidR="00410AD9" w:rsidRPr="007158B0" w:rsidRDefault="00410AD9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158B0">
              <w:rPr>
                <w:rFonts w:asciiTheme="minorHAnsi" w:hAnsiTheme="minorHAnsi" w:cstheme="minorHAnsi"/>
                <w:sz w:val="20"/>
                <w:szCs w:val="20"/>
              </w:rPr>
              <w:t>8270 Krško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37BF3" w14:textId="77777777" w:rsidR="00410AD9" w:rsidRPr="007158B0" w:rsidRDefault="00410AD9" w:rsidP="006E69C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58B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Aleksandra Strniša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6D66C" w14:textId="77777777" w:rsidR="00410AD9" w:rsidRPr="007158B0" w:rsidRDefault="002A5938" w:rsidP="006E69C9">
            <w:pPr>
              <w:jc w:val="right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10" w:history="1">
              <w:r w:rsidR="00410AD9" w:rsidRPr="007158B0">
                <w:rPr>
                  <w:rStyle w:val="Hiperpovezava"/>
                  <w:rFonts w:asciiTheme="minorHAnsi" w:hAnsiTheme="minorHAnsi" w:cstheme="minorHAnsi"/>
                  <w:color w:val="auto"/>
                  <w:sz w:val="20"/>
                  <w:szCs w:val="20"/>
                </w:rPr>
                <w:t>aleksandra.strnisa@zzzs.si</w:t>
              </w:r>
            </w:hyperlink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CA919" w14:textId="77777777" w:rsidR="00410AD9" w:rsidRPr="007158B0" w:rsidRDefault="00410AD9" w:rsidP="006E69C9">
            <w:pPr>
              <w:jc w:val="right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7158B0">
              <w:rPr>
                <w:rFonts w:asciiTheme="minorHAnsi" w:hAnsiTheme="minorHAnsi" w:cstheme="minorHAnsi"/>
                <w:sz w:val="20"/>
                <w:szCs w:val="20"/>
              </w:rPr>
              <w:t>07/ 49 02 452</w:t>
            </w:r>
          </w:p>
        </w:tc>
      </w:tr>
      <w:tr w:rsidR="006B4653" w:rsidRPr="007158B0" w14:paraId="2D1D63C9" w14:textId="77777777" w:rsidTr="007158B0">
        <w:trPr>
          <w:trHeight w:val="737"/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D6DAD" w14:textId="77777777" w:rsidR="00410AD9" w:rsidRPr="007158B0" w:rsidRDefault="00410AD9" w:rsidP="006E69C9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158B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5659B" w14:textId="77777777" w:rsidR="00410AD9" w:rsidRPr="007158B0" w:rsidRDefault="00410AD9" w:rsidP="006E69C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158B0">
              <w:rPr>
                <w:rFonts w:asciiTheme="minorHAnsi" w:hAnsiTheme="minorHAnsi" w:cstheme="minorHAnsi"/>
                <w:b/>
                <w:sz w:val="20"/>
                <w:szCs w:val="20"/>
              </w:rPr>
              <w:t>OE LJUBLJANA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CA65" w14:textId="77777777" w:rsidR="00410AD9" w:rsidRPr="007158B0" w:rsidRDefault="00410AD9" w:rsidP="006E69C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58B0">
              <w:rPr>
                <w:rFonts w:asciiTheme="minorHAnsi" w:hAnsiTheme="minorHAnsi" w:cstheme="minorHAnsi"/>
                <w:sz w:val="20"/>
                <w:szCs w:val="20"/>
              </w:rPr>
              <w:t>Miklošičeva cesta 24,</w:t>
            </w:r>
          </w:p>
          <w:p w14:paraId="65EC4B6C" w14:textId="77777777" w:rsidR="00410AD9" w:rsidRPr="007158B0" w:rsidRDefault="00410AD9" w:rsidP="006E69C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58B0">
              <w:rPr>
                <w:rFonts w:asciiTheme="minorHAnsi" w:hAnsiTheme="minorHAnsi" w:cstheme="minorHAnsi"/>
                <w:sz w:val="20"/>
                <w:szCs w:val="20"/>
              </w:rPr>
              <w:t>1000 Ljubljana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65A0F" w14:textId="77777777" w:rsidR="00410AD9" w:rsidRPr="007158B0" w:rsidRDefault="00410AD9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158B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Jerneja Erjavec</w:t>
            </w:r>
          </w:p>
          <w:p w14:paraId="3589B389" w14:textId="77777777" w:rsidR="00FA04B8" w:rsidRPr="007158B0" w:rsidRDefault="00FA04B8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158B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Andrej Remic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9708C" w14:textId="264F36AA" w:rsidR="00410AD9" w:rsidRDefault="002A5938" w:rsidP="006E69C9">
            <w:pPr>
              <w:jc w:val="right"/>
              <w:rPr>
                <w:rStyle w:val="Hiperpovezava"/>
                <w:rFonts w:asciiTheme="minorHAnsi" w:hAnsiTheme="minorHAnsi" w:cstheme="minorHAnsi"/>
                <w:color w:val="auto"/>
                <w:sz w:val="20"/>
                <w:szCs w:val="20"/>
              </w:rPr>
            </w:pPr>
            <w:hyperlink r:id="rId11" w:history="1">
              <w:r w:rsidR="00FA04B8" w:rsidRPr="007158B0">
                <w:rPr>
                  <w:rStyle w:val="Hiperpovezava"/>
                  <w:rFonts w:asciiTheme="minorHAnsi" w:hAnsiTheme="minorHAnsi" w:cstheme="minorHAnsi"/>
                  <w:color w:val="auto"/>
                  <w:sz w:val="20"/>
                  <w:szCs w:val="20"/>
                </w:rPr>
                <w:t>jerneja.erjavec@zzzs.si</w:t>
              </w:r>
            </w:hyperlink>
          </w:p>
          <w:p w14:paraId="47F0DECA" w14:textId="77777777" w:rsidR="00AE0DD4" w:rsidRPr="007158B0" w:rsidRDefault="00AE0DD4" w:rsidP="006E69C9">
            <w:pPr>
              <w:jc w:val="right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  <w:p w14:paraId="2B1FACA3" w14:textId="77777777" w:rsidR="00FA04B8" w:rsidRPr="007158B0" w:rsidRDefault="00FA04B8" w:rsidP="006E69C9">
            <w:pPr>
              <w:jc w:val="right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r w:rsidRPr="007158B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andrej.remic@zzzs.si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EB3C4" w14:textId="77777777" w:rsidR="00410AD9" w:rsidRPr="007158B0" w:rsidRDefault="00410AD9" w:rsidP="006E69C9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7158B0">
              <w:rPr>
                <w:rFonts w:asciiTheme="minorHAnsi" w:hAnsiTheme="minorHAnsi" w:cstheme="minorHAnsi"/>
                <w:sz w:val="20"/>
                <w:szCs w:val="20"/>
              </w:rPr>
              <w:t>01/ 30 77 316,</w:t>
            </w:r>
          </w:p>
          <w:p w14:paraId="0FB35C25" w14:textId="77777777" w:rsidR="00410AD9" w:rsidRPr="007158B0" w:rsidRDefault="00410AD9" w:rsidP="006E69C9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7158B0">
              <w:rPr>
                <w:rFonts w:asciiTheme="minorHAnsi" w:hAnsiTheme="minorHAnsi" w:cstheme="minorHAnsi"/>
                <w:sz w:val="20"/>
                <w:szCs w:val="20"/>
              </w:rPr>
              <w:t>040/ 490 284</w:t>
            </w:r>
            <w:r w:rsidR="00FA04B8" w:rsidRPr="007158B0">
              <w:rPr>
                <w:rFonts w:asciiTheme="minorHAnsi" w:hAnsiTheme="minorHAnsi" w:cstheme="minorHAnsi"/>
                <w:sz w:val="20"/>
                <w:szCs w:val="20"/>
              </w:rPr>
              <w:t>,</w:t>
            </w:r>
          </w:p>
          <w:p w14:paraId="6EE2A751" w14:textId="77777777" w:rsidR="00FA04B8" w:rsidRPr="007158B0" w:rsidRDefault="00FA04B8" w:rsidP="006E69C9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7158B0">
              <w:rPr>
                <w:rFonts w:asciiTheme="minorHAnsi" w:hAnsiTheme="minorHAnsi" w:cstheme="minorHAnsi"/>
                <w:sz w:val="20"/>
                <w:szCs w:val="20"/>
              </w:rPr>
              <w:t>01 30 77 256,</w:t>
            </w:r>
          </w:p>
          <w:p w14:paraId="0839D141" w14:textId="77777777" w:rsidR="00FA04B8" w:rsidRPr="007158B0" w:rsidRDefault="00FA04B8" w:rsidP="006E69C9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7158B0">
              <w:rPr>
                <w:rFonts w:asciiTheme="minorHAnsi" w:hAnsiTheme="minorHAnsi" w:cstheme="minorHAnsi"/>
                <w:sz w:val="20"/>
                <w:szCs w:val="20"/>
              </w:rPr>
              <w:t>051 777 888</w:t>
            </w:r>
          </w:p>
        </w:tc>
      </w:tr>
      <w:tr w:rsidR="006B4653" w:rsidRPr="007158B0" w14:paraId="4F7C7165" w14:textId="77777777" w:rsidTr="007158B0">
        <w:trPr>
          <w:trHeight w:val="737"/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9E032" w14:textId="77777777" w:rsidR="00410AD9" w:rsidRPr="007158B0" w:rsidRDefault="00410AD9" w:rsidP="006E69C9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158B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AD79F" w14:textId="77777777" w:rsidR="00410AD9" w:rsidRPr="007158B0" w:rsidRDefault="00410AD9" w:rsidP="00FA04B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158B0">
              <w:rPr>
                <w:rFonts w:asciiTheme="minorHAnsi" w:hAnsiTheme="minorHAnsi" w:cstheme="minorHAnsi"/>
                <w:b/>
                <w:sz w:val="20"/>
                <w:szCs w:val="20"/>
              </w:rPr>
              <w:t>OE MARIBOR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D976" w14:textId="77777777" w:rsidR="00410AD9" w:rsidRPr="007158B0" w:rsidRDefault="00410AD9" w:rsidP="006E69C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58B0">
              <w:rPr>
                <w:rFonts w:asciiTheme="minorHAnsi" w:hAnsiTheme="minorHAnsi" w:cstheme="minorHAnsi"/>
                <w:sz w:val="20"/>
                <w:szCs w:val="20"/>
              </w:rPr>
              <w:t xml:space="preserve">Sodna ulica 15, </w:t>
            </w:r>
          </w:p>
          <w:p w14:paraId="34495085" w14:textId="77777777" w:rsidR="00410AD9" w:rsidRPr="007158B0" w:rsidRDefault="00410AD9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158B0">
              <w:rPr>
                <w:rFonts w:asciiTheme="minorHAnsi" w:hAnsiTheme="minorHAnsi" w:cstheme="minorHAnsi"/>
                <w:sz w:val="20"/>
                <w:szCs w:val="20"/>
              </w:rPr>
              <w:t>2000 Maribor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2D12F" w14:textId="77777777" w:rsidR="00410AD9" w:rsidRPr="007158B0" w:rsidRDefault="00410AD9" w:rsidP="006E69C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58B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Petra Pirih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FF43B" w14:textId="77777777" w:rsidR="00410AD9" w:rsidRPr="007158B0" w:rsidRDefault="002A5938" w:rsidP="006E69C9">
            <w:pPr>
              <w:jc w:val="right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12" w:history="1">
              <w:r w:rsidR="00410AD9" w:rsidRPr="007158B0">
                <w:rPr>
                  <w:rStyle w:val="Hiperpovezava"/>
                  <w:rFonts w:asciiTheme="minorHAnsi" w:hAnsiTheme="minorHAnsi" w:cstheme="minorHAnsi"/>
                  <w:color w:val="auto"/>
                  <w:sz w:val="20"/>
                  <w:szCs w:val="20"/>
                </w:rPr>
                <w:t>petra.pirih@zzzs.si</w:t>
              </w:r>
            </w:hyperlink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95487" w14:textId="77777777" w:rsidR="00410AD9" w:rsidRPr="007158B0" w:rsidRDefault="00410AD9" w:rsidP="006E69C9">
            <w:pPr>
              <w:jc w:val="right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7158B0">
              <w:rPr>
                <w:rFonts w:asciiTheme="minorHAnsi" w:hAnsiTheme="minorHAnsi" w:cstheme="minorHAnsi"/>
                <w:sz w:val="20"/>
                <w:szCs w:val="20"/>
              </w:rPr>
              <w:t>02/ 29 09 434</w:t>
            </w:r>
          </w:p>
        </w:tc>
      </w:tr>
      <w:tr w:rsidR="006B4653" w:rsidRPr="007158B0" w14:paraId="2AA0BCF2" w14:textId="77777777" w:rsidTr="007158B0">
        <w:trPr>
          <w:trHeight w:val="737"/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70BED" w14:textId="77777777" w:rsidR="00410AD9" w:rsidRPr="007158B0" w:rsidRDefault="00410AD9" w:rsidP="006E69C9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158B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173F1" w14:textId="77777777" w:rsidR="00410AD9" w:rsidRPr="007158B0" w:rsidRDefault="00410AD9" w:rsidP="00FA04B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7158B0">
              <w:rPr>
                <w:rFonts w:asciiTheme="minorHAnsi" w:hAnsiTheme="minorHAnsi" w:cstheme="minorHAnsi"/>
                <w:b/>
                <w:sz w:val="20"/>
                <w:szCs w:val="20"/>
              </w:rPr>
              <w:t>OE MURSKA SOBOTA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AD4F" w14:textId="77777777" w:rsidR="00410AD9" w:rsidRPr="007158B0" w:rsidRDefault="00410AD9" w:rsidP="006E69C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58B0">
              <w:rPr>
                <w:rFonts w:asciiTheme="minorHAnsi" w:hAnsiTheme="minorHAnsi" w:cstheme="minorHAnsi"/>
                <w:sz w:val="20"/>
                <w:szCs w:val="20"/>
              </w:rPr>
              <w:t xml:space="preserve">Slovenska ulica 48, </w:t>
            </w:r>
          </w:p>
          <w:p w14:paraId="3EBA717D" w14:textId="77777777" w:rsidR="00410AD9" w:rsidRPr="007158B0" w:rsidRDefault="00410AD9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158B0">
              <w:rPr>
                <w:rFonts w:asciiTheme="minorHAnsi" w:hAnsiTheme="minorHAnsi" w:cstheme="minorHAnsi"/>
                <w:sz w:val="20"/>
                <w:szCs w:val="20"/>
              </w:rPr>
              <w:t>9000 Murska Sobota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08E52" w14:textId="77777777" w:rsidR="00410AD9" w:rsidRPr="007158B0" w:rsidRDefault="00410AD9" w:rsidP="006E69C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58B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Breda </w:t>
            </w:r>
            <w:proofErr w:type="spellStart"/>
            <w:r w:rsidRPr="007158B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Lük</w:t>
            </w:r>
            <w:proofErr w:type="spellEnd"/>
            <w:r w:rsidRPr="007158B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-Cifer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0A552" w14:textId="77777777" w:rsidR="00410AD9" w:rsidRPr="007158B0" w:rsidRDefault="002A5938" w:rsidP="006E69C9">
            <w:pPr>
              <w:jc w:val="right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13" w:history="1">
              <w:r w:rsidR="00410AD9" w:rsidRPr="007158B0">
                <w:rPr>
                  <w:rStyle w:val="Hiperpovezava"/>
                  <w:rFonts w:asciiTheme="minorHAnsi" w:hAnsiTheme="minorHAnsi" w:cstheme="minorHAnsi"/>
                  <w:color w:val="auto"/>
                  <w:sz w:val="20"/>
                  <w:szCs w:val="20"/>
                </w:rPr>
                <w:t>breda.luk-cifer@zzzs.si</w:t>
              </w:r>
            </w:hyperlink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32A34" w14:textId="77777777" w:rsidR="00410AD9" w:rsidRPr="007158B0" w:rsidRDefault="00410AD9" w:rsidP="006E69C9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7158B0">
              <w:rPr>
                <w:rFonts w:asciiTheme="minorHAnsi" w:hAnsiTheme="minorHAnsi" w:cstheme="minorHAnsi"/>
                <w:sz w:val="20"/>
                <w:szCs w:val="20"/>
              </w:rPr>
              <w:t>02/ 53 61 524,</w:t>
            </w:r>
          </w:p>
          <w:p w14:paraId="7A8710E9" w14:textId="77777777" w:rsidR="00410AD9" w:rsidRPr="007158B0" w:rsidRDefault="00410AD9" w:rsidP="006E69C9">
            <w:pPr>
              <w:jc w:val="right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7158B0">
              <w:rPr>
                <w:rFonts w:asciiTheme="minorHAnsi" w:hAnsiTheme="minorHAnsi" w:cstheme="minorHAnsi"/>
                <w:sz w:val="20"/>
                <w:szCs w:val="20"/>
              </w:rPr>
              <w:t>041/ 900 196</w:t>
            </w:r>
          </w:p>
        </w:tc>
      </w:tr>
      <w:tr w:rsidR="006B4653" w:rsidRPr="007158B0" w14:paraId="667A7C40" w14:textId="77777777" w:rsidTr="007158B0">
        <w:trPr>
          <w:trHeight w:val="737"/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D64F4" w14:textId="77777777" w:rsidR="00410AD9" w:rsidRPr="007158B0" w:rsidRDefault="00410AD9" w:rsidP="006E69C9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158B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6EB10" w14:textId="77777777" w:rsidR="00410AD9" w:rsidRPr="007158B0" w:rsidRDefault="00410AD9" w:rsidP="00FA04B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158B0">
              <w:rPr>
                <w:rFonts w:asciiTheme="minorHAnsi" w:hAnsiTheme="minorHAnsi" w:cstheme="minorHAnsi"/>
                <w:b/>
                <w:sz w:val="20"/>
                <w:szCs w:val="20"/>
              </w:rPr>
              <w:t>OE NOVA GORICA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998F" w14:textId="77777777" w:rsidR="00410AD9" w:rsidRPr="007158B0" w:rsidRDefault="00410AD9" w:rsidP="006E69C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58B0">
              <w:rPr>
                <w:rFonts w:asciiTheme="minorHAnsi" w:hAnsiTheme="minorHAnsi" w:cstheme="minorHAnsi"/>
                <w:sz w:val="20"/>
                <w:szCs w:val="20"/>
              </w:rPr>
              <w:t xml:space="preserve">Gradnikove Brigade 1, </w:t>
            </w:r>
          </w:p>
          <w:p w14:paraId="7543C722" w14:textId="77777777" w:rsidR="00410AD9" w:rsidRPr="007158B0" w:rsidRDefault="00410AD9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158B0">
              <w:rPr>
                <w:rFonts w:asciiTheme="minorHAnsi" w:hAnsiTheme="minorHAnsi" w:cstheme="minorHAnsi"/>
                <w:sz w:val="20"/>
                <w:szCs w:val="20"/>
              </w:rPr>
              <w:t>5000 Nova Gorica</w:t>
            </w:r>
            <w:bookmarkStart w:id="3" w:name="_GoBack"/>
            <w:bookmarkEnd w:id="3"/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B486E" w14:textId="77777777" w:rsidR="00410AD9" w:rsidRPr="007158B0" w:rsidRDefault="00410AD9" w:rsidP="006E69C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58B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Eva Adamič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67F26" w14:textId="77777777" w:rsidR="00410AD9" w:rsidRPr="007158B0" w:rsidRDefault="00410AD9" w:rsidP="006E69C9">
            <w:pPr>
              <w:jc w:val="right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r w:rsidRPr="007158B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hyperlink r:id="rId14" w:history="1">
              <w:r w:rsidRPr="007158B0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eva.adamic@zzzs.si</w:t>
              </w:r>
            </w:hyperlink>
            <w:r w:rsidRPr="007158B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  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8B0D1" w14:textId="77777777" w:rsidR="00410AD9" w:rsidRPr="007158B0" w:rsidRDefault="00410AD9" w:rsidP="006E69C9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7158B0">
              <w:rPr>
                <w:rFonts w:asciiTheme="minorHAnsi" w:hAnsiTheme="minorHAnsi" w:cstheme="minorHAnsi"/>
                <w:sz w:val="20"/>
                <w:szCs w:val="20"/>
              </w:rPr>
              <w:t>05/ 33 81 226,</w:t>
            </w:r>
          </w:p>
          <w:p w14:paraId="0B841DDE" w14:textId="77777777" w:rsidR="00410AD9" w:rsidRPr="007158B0" w:rsidRDefault="00410AD9" w:rsidP="006E69C9">
            <w:pPr>
              <w:jc w:val="right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7158B0">
              <w:rPr>
                <w:rFonts w:asciiTheme="minorHAnsi" w:hAnsiTheme="minorHAnsi" w:cstheme="minorHAnsi"/>
                <w:sz w:val="20"/>
                <w:szCs w:val="20"/>
              </w:rPr>
              <w:t>031/ 323 196</w:t>
            </w:r>
          </w:p>
        </w:tc>
      </w:tr>
      <w:tr w:rsidR="006B4653" w:rsidRPr="007158B0" w14:paraId="5E2B7666" w14:textId="77777777" w:rsidTr="007158B0">
        <w:trPr>
          <w:trHeight w:val="737"/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DA2B5" w14:textId="77777777" w:rsidR="00410AD9" w:rsidRPr="007158B0" w:rsidRDefault="00410AD9" w:rsidP="006E69C9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158B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7AC1B" w14:textId="77777777" w:rsidR="00410AD9" w:rsidRPr="007158B0" w:rsidRDefault="00410AD9" w:rsidP="0057707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gramStart"/>
            <w:r w:rsidRPr="007158B0">
              <w:rPr>
                <w:rFonts w:asciiTheme="minorHAnsi" w:hAnsiTheme="minorHAnsi" w:cstheme="minorHAnsi"/>
                <w:b/>
                <w:sz w:val="20"/>
                <w:szCs w:val="20"/>
              </w:rPr>
              <w:t>OE NOVO MESTO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2640C" w14:textId="77777777" w:rsidR="00410AD9" w:rsidRPr="007158B0" w:rsidRDefault="00410AD9" w:rsidP="006E69C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58B0">
              <w:rPr>
                <w:rFonts w:asciiTheme="minorHAnsi" w:hAnsiTheme="minorHAnsi" w:cstheme="minorHAnsi"/>
                <w:sz w:val="20"/>
                <w:szCs w:val="20"/>
              </w:rPr>
              <w:t xml:space="preserve">Prešernov trg 7, </w:t>
            </w:r>
          </w:p>
          <w:p w14:paraId="1974EAD7" w14:textId="77777777" w:rsidR="00410AD9" w:rsidRPr="007158B0" w:rsidRDefault="00410AD9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158B0">
              <w:rPr>
                <w:rFonts w:asciiTheme="minorHAnsi" w:hAnsiTheme="minorHAnsi" w:cstheme="minorHAnsi"/>
                <w:sz w:val="20"/>
                <w:szCs w:val="20"/>
              </w:rPr>
              <w:t>8000 Novo mesto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202B6" w14:textId="3796740B" w:rsidR="006B4653" w:rsidRPr="005814AA" w:rsidRDefault="00120A50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Style w:val="Pripombasklic"/>
              </w:rPr>
              <w:t>M</w:t>
            </w:r>
            <w:r w:rsidR="005814A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ojca Strašek-Dodig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EDA56" w14:textId="61169F51" w:rsidR="00410AD9" w:rsidRPr="006B4653" w:rsidRDefault="005814AA" w:rsidP="002A5938">
            <w:pPr>
              <w:jc w:val="right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r>
              <w:rPr>
                <w:rStyle w:val="Hiperpovezava"/>
                <w:rFonts w:asciiTheme="minorHAnsi" w:hAnsiTheme="minorHAnsi" w:cstheme="minorHAnsi"/>
                <w:color w:val="auto"/>
                <w:sz w:val="20"/>
                <w:szCs w:val="20"/>
              </w:rPr>
              <w:t>mojca.strasek-dodig</w:t>
            </w:r>
            <w:r w:rsidR="00120A50">
              <w:rPr>
                <w:rStyle w:val="Hiperpovezava"/>
                <w:rFonts w:asciiTheme="minorHAnsi" w:hAnsiTheme="minorHAnsi" w:cstheme="minorHAnsi"/>
                <w:color w:val="auto"/>
                <w:sz w:val="20"/>
                <w:szCs w:val="20"/>
              </w:rPr>
              <w:t>@</w:t>
            </w:r>
            <w:r w:rsidR="006B4653">
              <w:rPr>
                <w:rStyle w:val="Hiperpovezava"/>
                <w:rFonts w:asciiTheme="minorHAnsi" w:hAnsiTheme="minorHAnsi" w:cstheme="minorHAnsi"/>
                <w:color w:val="auto"/>
                <w:sz w:val="20"/>
                <w:szCs w:val="20"/>
              </w:rPr>
              <w:t>zzzs.si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2A0B1" w14:textId="2BBA1DF0" w:rsidR="006B4653" w:rsidRPr="007158B0" w:rsidRDefault="006B4653" w:rsidP="005814AA">
            <w:pPr>
              <w:jc w:val="right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120A50">
              <w:rPr>
                <w:rFonts w:asciiTheme="minorHAnsi" w:hAnsiTheme="minorHAnsi" w:cstheme="minorHAnsi"/>
                <w:sz w:val="20"/>
                <w:szCs w:val="20"/>
              </w:rPr>
              <w:t>07 39 33 50</w:t>
            </w:r>
            <w:r w:rsidR="005814AA" w:rsidRPr="00120A50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</w:tr>
      <w:tr w:rsidR="006B4653" w:rsidRPr="007158B0" w14:paraId="56A8BA36" w14:textId="77777777" w:rsidTr="007158B0">
        <w:trPr>
          <w:trHeight w:val="737"/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A0790" w14:textId="77777777" w:rsidR="00410AD9" w:rsidRPr="007158B0" w:rsidRDefault="00410AD9" w:rsidP="006E69C9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158B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0F75B" w14:textId="77777777" w:rsidR="00410AD9" w:rsidRPr="007158B0" w:rsidRDefault="00410AD9" w:rsidP="0057707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7158B0">
              <w:rPr>
                <w:rFonts w:asciiTheme="minorHAnsi" w:hAnsiTheme="minorHAnsi" w:cstheme="minorHAnsi"/>
                <w:b/>
                <w:sz w:val="20"/>
                <w:szCs w:val="20"/>
              </w:rPr>
              <w:t>OE RAVNE NA KOROŠKEM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E21F1" w14:textId="77777777" w:rsidR="00410AD9" w:rsidRPr="007158B0" w:rsidRDefault="00410AD9" w:rsidP="006E69C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58B0">
              <w:rPr>
                <w:rFonts w:asciiTheme="minorHAnsi" w:hAnsiTheme="minorHAnsi" w:cstheme="minorHAnsi"/>
                <w:sz w:val="20"/>
                <w:szCs w:val="20"/>
              </w:rPr>
              <w:t xml:space="preserve">Ob Suhi 11/b, </w:t>
            </w:r>
          </w:p>
          <w:p w14:paraId="1B390A1F" w14:textId="77777777" w:rsidR="00410AD9" w:rsidRPr="007158B0" w:rsidRDefault="00410AD9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158B0">
              <w:rPr>
                <w:rFonts w:asciiTheme="minorHAnsi" w:hAnsiTheme="minorHAnsi" w:cstheme="minorHAnsi"/>
                <w:sz w:val="20"/>
                <w:szCs w:val="20"/>
              </w:rPr>
              <w:t>2390 Ravne na Koroškem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60C7E" w14:textId="77777777" w:rsidR="00410AD9" w:rsidRPr="007158B0" w:rsidRDefault="00410AD9" w:rsidP="006E69C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158B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Stanka Škratek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A37AE" w14:textId="403DEB97" w:rsidR="00410AD9" w:rsidRPr="007158B0" w:rsidRDefault="002A5938" w:rsidP="006E69C9">
            <w:pPr>
              <w:jc w:val="right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15" w:history="1">
              <w:r w:rsidR="006B4653" w:rsidRPr="00136AC1">
                <w:rPr>
                  <w:rStyle w:val="Hiperpovezava"/>
                  <w:rFonts w:asciiTheme="minorHAnsi" w:hAnsiTheme="minorHAnsi" w:cstheme="minorHAnsi"/>
                  <w:color w:val="auto"/>
                  <w:sz w:val="20"/>
                  <w:szCs w:val="20"/>
                </w:rPr>
                <w:t>stanislava.skratek@zzzs.si</w:t>
              </w:r>
            </w:hyperlink>
            <w:r w:rsidR="00410AD9" w:rsidRPr="007158B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6FC6E" w14:textId="77777777" w:rsidR="00410AD9" w:rsidRPr="007158B0" w:rsidRDefault="00410AD9" w:rsidP="006E69C9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7158B0">
              <w:rPr>
                <w:rFonts w:asciiTheme="minorHAnsi" w:hAnsiTheme="minorHAnsi" w:cstheme="minorHAnsi"/>
                <w:sz w:val="20"/>
                <w:szCs w:val="20"/>
              </w:rPr>
              <w:t>02/ 82 10 236,</w:t>
            </w:r>
          </w:p>
          <w:p w14:paraId="64DEE94A" w14:textId="77777777" w:rsidR="00410AD9" w:rsidRPr="007158B0" w:rsidRDefault="00410AD9" w:rsidP="006E69C9">
            <w:pPr>
              <w:jc w:val="right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7158B0">
              <w:rPr>
                <w:rFonts w:asciiTheme="minorHAnsi" w:hAnsiTheme="minorHAnsi" w:cstheme="minorHAnsi"/>
                <w:sz w:val="20"/>
                <w:szCs w:val="20"/>
              </w:rPr>
              <w:t>031/ 305 227</w:t>
            </w:r>
          </w:p>
        </w:tc>
      </w:tr>
    </w:tbl>
    <w:p w14:paraId="21FC8CE6" w14:textId="77777777" w:rsidR="00410AD9" w:rsidRPr="007158B0" w:rsidRDefault="00410AD9" w:rsidP="005C742D">
      <w:pPr>
        <w:widowControl w:val="0"/>
        <w:spacing w:before="120" w:after="60"/>
        <w:outlineLvl w:val="1"/>
        <w:rPr>
          <w:rFonts w:asciiTheme="minorHAnsi" w:hAnsiTheme="minorHAnsi" w:cstheme="minorHAnsi"/>
          <w:b/>
          <w:iCs/>
          <w:sz w:val="20"/>
          <w:szCs w:val="20"/>
        </w:rPr>
      </w:pPr>
    </w:p>
    <w:tbl>
      <w:tblPr>
        <w:tblW w:w="14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1"/>
        <w:gridCol w:w="2312"/>
        <w:gridCol w:w="3075"/>
        <w:gridCol w:w="2742"/>
      </w:tblGrid>
      <w:tr w:rsidR="00410AD9" w:rsidRPr="007158B0" w14:paraId="44CACE2D" w14:textId="77777777" w:rsidTr="00547B37">
        <w:trPr>
          <w:cantSplit/>
          <w:trHeight w:val="609"/>
          <w:jc w:val="center"/>
        </w:trPr>
        <w:tc>
          <w:tcPr>
            <w:tcW w:w="6321" w:type="dxa"/>
            <w:shd w:val="clear" w:color="auto" w:fill="auto"/>
            <w:vAlign w:val="center"/>
          </w:tcPr>
          <w:p w14:paraId="70B620E1" w14:textId="77777777" w:rsidR="00410AD9" w:rsidRPr="007158B0" w:rsidRDefault="00410AD9" w:rsidP="006E69C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158B0">
              <w:rPr>
                <w:rFonts w:asciiTheme="minorHAnsi" w:hAnsiTheme="minorHAnsi" w:cstheme="minorHAnsi"/>
                <w:b/>
                <w:sz w:val="20"/>
                <w:szCs w:val="20"/>
              </w:rPr>
              <w:t>Skrbništvo nad pogodbo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61842F7" w14:textId="77777777" w:rsidR="00410AD9" w:rsidRPr="007158B0" w:rsidRDefault="00410AD9" w:rsidP="006E69C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3BCDAE82" w14:textId="77777777" w:rsidR="00410AD9" w:rsidRPr="007158B0" w:rsidRDefault="00410AD9" w:rsidP="006E69C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158B0">
              <w:rPr>
                <w:rFonts w:asciiTheme="minorHAnsi" w:hAnsiTheme="minorHAnsi" w:cstheme="minorHAnsi"/>
                <w:bCs/>
                <w:sz w:val="20"/>
                <w:szCs w:val="20"/>
              </w:rPr>
              <w:t>Jur</w:t>
            </w:r>
            <w:r w:rsidR="00FA04B8" w:rsidRPr="007158B0">
              <w:rPr>
                <w:rFonts w:asciiTheme="minorHAnsi" w:hAnsiTheme="minorHAnsi" w:cstheme="minorHAnsi"/>
                <w:bCs/>
                <w:sz w:val="20"/>
                <w:szCs w:val="20"/>
              </w:rPr>
              <w:t>ij</w:t>
            </w:r>
            <w:r w:rsidRPr="007158B0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Ahačič</w:t>
            </w:r>
          </w:p>
          <w:p w14:paraId="5CAC9494" w14:textId="77777777" w:rsidR="00410AD9" w:rsidRPr="007158B0" w:rsidRDefault="00410AD9" w:rsidP="006E69C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14:paraId="63CCEC6C" w14:textId="77777777" w:rsidR="00410AD9" w:rsidRPr="007158B0" w:rsidRDefault="00410AD9" w:rsidP="006E69C9">
            <w:pPr>
              <w:jc w:val="right"/>
              <w:rPr>
                <w:rStyle w:val="Hiperpovezava"/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4796D256" w14:textId="77777777" w:rsidR="00410AD9" w:rsidRPr="007158B0" w:rsidRDefault="002A5938" w:rsidP="006E69C9">
            <w:pPr>
              <w:jc w:val="right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16" w:history="1">
              <w:r w:rsidR="00FA04B8" w:rsidRPr="007158B0">
                <w:rPr>
                  <w:rStyle w:val="Hiperpovezava"/>
                  <w:rFonts w:asciiTheme="minorHAnsi" w:hAnsiTheme="minorHAnsi" w:cstheme="minorHAnsi"/>
                  <w:color w:val="auto"/>
                  <w:sz w:val="20"/>
                  <w:szCs w:val="20"/>
                </w:rPr>
                <w:t>jurij.ahacic@zzzs.si</w:t>
              </w:r>
            </w:hyperlink>
            <w:r w:rsidR="00410AD9" w:rsidRPr="007158B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</w:t>
            </w:r>
          </w:p>
          <w:p w14:paraId="001004B0" w14:textId="77777777" w:rsidR="00410AD9" w:rsidRPr="007158B0" w:rsidRDefault="00410AD9" w:rsidP="006E69C9">
            <w:pPr>
              <w:jc w:val="right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2742" w:type="dxa"/>
            <w:shd w:val="clear" w:color="auto" w:fill="auto"/>
            <w:vAlign w:val="center"/>
          </w:tcPr>
          <w:p w14:paraId="01908671" w14:textId="77777777" w:rsidR="00410AD9" w:rsidRPr="007158B0" w:rsidRDefault="00410AD9" w:rsidP="006E69C9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7158B0">
              <w:rPr>
                <w:rFonts w:asciiTheme="minorHAnsi" w:hAnsiTheme="minorHAnsi" w:cstheme="minorHAnsi"/>
                <w:sz w:val="20"/>
                <w:szCs w:val="20"/>
              </w:rPr>
              <w:t>01/ 30 77 503,</w:t>
            </w:r>
          </w:p>
          <w:p w14:paraId="208260DD" w14:textId="77777777" w:rsidR="00410AD9" w:rsidRPr="007158B0" w:rsidRDefault="00410AD9" w:rsidP="006E69C9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7158B0">
              <w:rPr>
                <w:rFonts w:asciiTheme="minorHAnsi" w:hAnsiTheme="minorHAnsi" w:cstheme="minorHAnsi"/>
                <w:sz w:val="20"/>
                <w:szCs w:val="20"/>
              </w:rPr>
              <w:t>041/ 722 608</w:t>
            </w:r>
          </w:p>
        </w:tc>
      </w:tr>
    </w:tbl>
    <w:p w14:paraId="270CD870" w14:textId="77777777" w:rsidR="00A553D4" w:rsidRDefault="00A553D4" w:rsidP="00410AD9">
      <w:pPr>
        <w:widowControl w:val="0"/>
        <w:spacing w:before="240" w:after="60"/>
        <w:outlineLvl w:val="1"/>
        <w:rPr>
          <w:b/>
          <w:iCs/>
          <w:szCs w:val="22"/>
        </w:rPr>
      </w:pPr>
    </w:p>
    <w:p w14:paraId="49CBF0D5" w14:textId="77777777" w:rsidR="006E69C9" w:rsidRPr="003F754F" w:rsidRDefault="006E69C9" w:rsidP="00410AD9">
      <w:pPr>
        <w:widowControl w:val="0"/>
        <w:spacing w:before="240" w:after="60"/>
        <w:outlineLvl w:val="1"/>
        <w:rPr>
          <w:b/>
          <w:iCs/>
          <w:szCs w:val="22"/>
        </w:rPr>
      </w:pPr>
    </w:p>
    <w:p w14:paraId="7B95BCBE" w14:textId="77777777" w:rsidR="00A553D4" w:rsidRDefault="00A553D4">
      <w:pPr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br w:type="page"/>
      </w:r>
    </w:p>
    <w:p w14:paraId="2FE2F991" w14:textId="6896C879" w:rsidR="00A52756" w:rsidRDefault="00A52756" w:rsidP="005C74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26" w:color="auto"/>
        </w:pBdr>
        <w:ind w:right="454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BB1383">
        <w:rPr>
          <w:rFonts w:asciiTheme="minorHAnsi" w:hAnsiTheme="minorHAnsi" w:cstheme="minorHAnsi"/>
          <w:b/>
          <w:color w:val="00B050"/>
          <w:sz w:val="28"/>
          <w:szCs w:val="28"/>
        </w:rPr>
        <w:lastRenderedPageBreak/>
        <w:t xml:space="preserve">SEZNAM ODGOVORNIH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OSEB NAROČNIKA</w:t>
      </w:r>
      <w:r w:rsidRPr="00BB1383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ZA KOORDINACIJO IN NADZOR </w:t>
      </w:r>
      <w:r w:rsidR="006E69C9">
        <w:rPr>
          <w:rFonts w:asciiTheme="minorHAnsi" w:hAnsiTheme="minorHAnsi" w:cstheme="minorHAnsi"/>
          <w:b/>
          <w:color w:val="00B050"/>
          <w:sz w:val="28"/>
          <w:szCs w:val="28"/>
        </w:rPr>
        <w:t>RAZKUŽEVANJA</w:t>
      </w:r>
      <w:r w:rsidRPr="00BB1383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(</w:t>
      </w:r>
      <w:r w:rsidRPr="00BB1383">
        <w:rPr>
          <w:rFonts w:asciiTheme="minorHAnsi" w:hAnsiTheme="minorHAnsi" w:cstheme="minorHAnsi"/>
          <w:b/>
          <w:color w:val="00B050"/>
          <w:sz w:val="28"/>
          <w:szCs w:val="28"/>
        </w:rPr>
        <w:t>PO LOKACIJAH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 xml:space="preserve">) </w:t>
      </w:r>
    </w:p>
    <w:p w14:paraId="318CEF84" w14:textId="77777777" w:rsidR="00EE31E5" w:rsidRDefault="00EE31E5" w:rsidP="006E69C9">
      <w:pPr>
        <w:widowControl w:val="0"/>
        <w:spacing w:after="60"/>
        <w:outlineLvl w:val="1"/>
        <w:rPr>
          <w:b/>
          <w:iCs/>
          <w:sz w:val="22"/>
          <w:szCs w:val="22"/>
          <w:lang w:eastAsia="en-US"/>
        </w:rPr>
      </w:pPr>
    </w:p>
    <w:tbl>
      <w:tblPr>
        <w:tblW w:w="1431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53"/>
        <w:gridCol w:w="733"/>
        <w:gridCol w:w="2062"/>
        <w:gridCol w:w="2288"/>
        <w:gridCol w:w="2248"/>
        <w:gridCol w:w="2855"/>
        <w:gridCol w:w="2673"/>
      </w:tblGrid>
      <w:tr w:rsidR="006E69C9" w:rsidRPr="006E69C9" w14:paraId="5CBDA498" w14:textId="77777777" w:rsidTr="00577077">
        <w:trPr>
          <w:trHeight w:val="615"/>
          <w:jc w:val="center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C6E6A2"/>
            <w:vAlign w:val="center"/>
            <w:hideMark/>
          </w:tcPr>
          <w:p w14:paraId="06CD6B81" w14:textId="77777777" w:rsidR="006E69C9" w:rsidRPr="006E69C9" w:rsidRDefault="006E69C9" w:rsidP="006E69C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E69C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Organizacijska enota ZZZS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6E6A2"/>
            <w:vAlign w:val="center"/>
            <w:hideMark/>
          </w:tcPr>
          <w:p w14:paraId="11A1F175" w14:textId="77777777" w:rsidR="006E69C9" w:rsidRPr="006E69C9" w:rsidRDefault="006E69C9" w:rsidP="006E69C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E69C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Št. sklopa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6E6A2"/>
            <w:vAlign w:val="center"/>
            <w:hideMark/>
          </w:tcPr>
          <w:p w14:paraId="0CB8D4D2" w14:textId="77777777" w:rsidR="006E69C9" w:rsidRPr="006E69C9" w:rsidRDefault="006E69C9" w:rsidP="006E69C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E69C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Poslovni objekt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6E6A2"/>
            <w:vAlign w:val="center"/>
            <w:hideMark/>
          </w:tcPr>
          <w:p w14:paraId="29C9426C" w14:textId="77777777" w:rsidR="006E69C9" w:rsidRPr="006E69C9" w:rsidRDefault="006E69C9" w:rsidP="006E69C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E69C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Naslov</w:t>
            </w:r>
          </w:p>
        </w:tc>
        <w:tc>
          <w:tcPr>
            <w:tcW w:w="224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6E6A2"/>
            <w:vAlign w:val="center"/>
            <w:hideMark/>
          </w:tcPr>
          <w:p w14:paraId="290603AD" w14:textId="77777777" w:rsidR="006E69C9" w:rsidRPr="006E69C9" w:rsidRDefault="006E69C9" w:rsidP="006E69C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E69C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Ime in priimek ODGOVORNE OSEBE</w:t>
            </w:r>
          </w:p>
        </w:tc>
        <w:tc>
          <w:tcPr>
            <w:tcW w:w="2855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6E6A2"/>
            <w:vAlign w:val="center"/>
            <w:hideMark/>
          </w:tcPr>
          <w:p w14:paraId="66C7C08A" w14:textId="77777777" w:rsidR="006E69C9" w:rsidRPr="006E69C9" w:rsidRDefault="006E69C9" w:rsidP="006E69C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E69C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e-naslov</w:t>
            </w: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6E6A2"/>
            <w:vAlign w:val="center"/>
            <w:hideMark/>
          </w:tcPr>
          <w:p w14:paraId="18324CEB" w14:textId="77777777" w:rsidR="006E69C9" w:rsidRPr="006E69C9" w:rsidRDefault="006E69C9" w:rsidP="006E69C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E69C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Telefon</w:t>
            </w:r>
          </w:p>
        </w:tc>
      </w:tr>
      <w:tr w:rsidR="006E69C9" w:rsidRPr="006E69C9" w14:paraId="0F7F399A" w14:textId="77777777" w:rsidTr="00577077">
        <w:trPr>
          <w:trHeight w:val="915"/>
          <w:jc w:val="center"/>
        </w:trPr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03129" w14:textId="77777777" w:rsidR="006E69C9" w:rsidRPr="00577077" w:rsidRDefault="006E69C9" w:rsidP="006E69C9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OE CELJE</w:t>
            </w:r>
          </w:p>
        </w:tc>
        <w:tc>
          <w:tcPr>
            <w:tcW w:w="73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AD8D8" w14:textId="77777777" w:rsidR="006E69C9" w:rsidRPr="00577077" w:rsidRDefault="006E69C9" w:rsidP="006E69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DC67D" w14:textId="77777777" w:rsidR="006E69C9" w:rsidRPr="007158B0" w:rsidRDefault="006E69C9" w:rsidP="006E69C9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158B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OE Celje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47229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Gregorčičeva ulica 5</w:t>
            </w:r>
            <w:proofErr w:type="gramStart"/>
            <w:r w:rsidR="007111E4"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</w:t>
            </w:r>
            <w:proofErr w:type="gramEnd"/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           3000 CELJE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C9D68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Helenca Marija Benkovič, Mirjam Rozman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F8B35" w14:textId="77777777" w:rsidR="006E69C9" w:rsidRPr="00577077" w:rsidRDefault="002A5938" w:rsidP="006E69C9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17" w:history="1">
              <w:r w:rsidR="006E69C9" w:rsidRPr="00577077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helenca-marija.benkovic@zzzs.si, mirjam.rozman@zzzs.si,</w:t>
              </w:r>
            </w:hyperlink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C1D5D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031/255 152, 03/42 02 363, 03/42 02 249</w:t>
            </w:r>
          </w:p>
        </w:tc>
      </w:tr>
      <w:tr w:rsidR="006E69C9" w:rsidRPr="006E69C9" w14:paraId="6B40EAB9" w14:textId="77777777" w:rsidTr="00577077">
        <w:trPr>
          <w:trHeight w:val="48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ED180FE" w14:textId="77777777" w:rsidR="006E69C9" w:rsidRPr="00577077" w:rsidRDefault="006E69C9" w:rsidP="006E69C9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64E6504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63500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Laško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C2613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Kidričeva ul</w:t>
            </w:r>
            <w:r w:rsidR="007111E4"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ica</w:t>
            </w: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5                                3270 LAŠKO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DA862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Damjana Gradišnik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16647" w14:textId="77777777" w:rsidR="006E69C9" w:rsidRPr="00577077" w:rsidRDefault="002A5938" w:rsidP="006E69C9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18" w:history="1">
              <w:r w:rsidR="006E69C9" w:rsidRPr="00577077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damjana.gradisnik@zzzs.si</w:t>
              </w:r>
            </w:hyperlink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DB836" w14:textId="77777777" w:rsidR="006E69C9" w:rsidRPr="00577077" w:rsidRDefault="006E69C9" w:rsidP="006E69C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77077">
              <w:rPr>
                <w:rFonts w:asciiTheme="minorHAnsi" w:hAnsiTheme="minorHAnsi" w:cstheme="minorHAnsi"/>
                <w:sz w:val="20"/>
                <w:szCs w:val="20"/>
              </w:rPr>
              <w:t>03/42 02 320</w:t>
            </w:r>
          </w:p>
        </w:tc>
      </w:tr>
      <w:tr w:rsidR="006E69C9" w:rsidRPr="006E69C9" w14:paraId="47B70A44" w14:textId="77777777" w:rsidTr="00577077">
        <w:trPr>
          <w:trHeight w:val="48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479A5D5" w14:textId="77777777" w:rsidR="006E69C9" w:rsidRPr="00577077" w:rsidRDefault="006E69C9" w:rsidP="006E69C9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9DBA223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7F6AD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Slovenske Konjice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F1C26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Mestni trg 17                                3210 </w:t>
            </w:r>
            <w:proofErr w:type="gramStart"/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SLOVENSKE  </w:t>
            </w:r>
            <w:proofErr w:type="gramEnd"/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KONJICE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79459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Damjana Gradišnik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32386" w14:textId="77777777" w:rsidR="006E69C9" w:rsidRPr="00577077" w:rsidRDefault="002A5938" w:rsidP="006E69C9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19" w:history="1">
              <w:r w:rsidR="006E69C9" w:rsidRPr="00577077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damjana.gradisnik@zzzs.si</w:t>
              </w:r>
            </w:hyperlink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6BC00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03/42 02 320</w:t>
            </w:r>
          </w:p>
        </w:tc>
      </w:tr>
      <w:tr w:rsidR="006E69C9" w:rsidRPr="006E69C9" w14:paraId="3B5E82E9" w14:textId="77777777" w:rsidTr="00577077">
        <w:trPr>
          <w:trHeight w:val="48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411AA5E" w14:textId="77777777" w:rsidR="006E69C9" w:rsidRPr="00577077" w:rsidRDefault="006E69C9" w:rsidP="006E69C9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4C1C5EB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2A62E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Šentjur pri Celju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E1C70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Mestni trg 2                                    3230 ŠENTJUR PRI CELJU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5B379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Jerica Smole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33168" w14:textId="77777777" w:rsidR="006E69C9" w:rsidRPr="00577077" w:rsidRDefault="002A5938" w:rsidP="006E69C9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20" w:history="1">
              <w:r w:rsidR="006E69C9" w:rsidRPr="00577077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jerica.smole@zzzs.si</w:t>
              </w:r>
            </w:hyperlink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B0D6B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03/42 02 340</w:t>
            </w:r>
          </w:p>
        </w:tc>
      </w:tr>
      <w:tr w:rsidR="006E69C9" w:rsidRPr="006E69C9" w14:paraId="4AB5FA2C" w14:textId="77777777" w:rsidTr="00577077">
        <w:trPr>
          <w:trHeight w:val="48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3D0F199" w14:textId="77777777" w:rsidR="006E69C9" w:rsidRPr="00577077" w:rsidRDefault="006E69C9" w:rsidP="006E69C9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1D142F6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2C30B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Šmarje pri Jelšah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13138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Rogaška cesta 25                                     3240 </w:t>
            </w:r>
            <w:proofErr w:type="gramStart"/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ŠMARJE PRI JELŠAH</w:t>
            </w:r>
            <w:proofErr w:type="gramEnd"/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A2256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Jerica Smole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413CA" w14:textId="77777777" w:rsidR="006E69C9" w:rsidRPr="00577077" w:rsidRDefault="002A5938" w:rsidP="006E69C9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21" w:history="1">
              <w:r w:rsidR="006E69C9" w:rsidRPr="00577077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jerica.smole@zzzs.si</w:t>
              </w:r>
            </w:hyperlink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7D7FD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03/42 02 340</w:t>
            </w:r>
          </w:p>
        </w:tc>
      </w:tr>
      <w:tr w:rsidR="006E69C9" w:rsidRPr="006E69C9" w14:paraId="63EE6554" w14:textId="77777777" w:rsidTr="00577077">
        <w:trPr>
          <w:trHeight w:val="495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24B4E17" w14:textId="77777777" w:rsidR="006E69C9" w:rsidRPr="00577077" w:rsidRDefault="006E69C9" w:rsidP="006E69C9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DFF959B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B3F90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Žalec</w:t>
            </w:r>
          </w:p>
        </w:tc>
        <w:tc>
          <w:tcPr>
            <w:tcW w:w="2288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2527F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Šlandrov trg 7                              3310 ŽALEC</w:t>
            </w:r>
          </w:p>
        </w:tc>
        <w:tc>
          <w:tcPr>
            <w:tcW w:w="2248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3D483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Maja Lah</w:t>
            </w:r>
          </w:p>
        </w:tc>
        <w:tc>
          <w:tcPr>
            <w:tcW w:w="2855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C8186" w14:textId="77777777" w:rsidR="006E69C9" w:rsidRPr="00577077" w:rsidRDefault="002A5938" w:rsidP="006E69C9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22" w:history="1">
              <w:r w:rsidR="006E69C9" w:rsidRPr="00577077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maja.lah@zzzs.si</w:t>
              </w:r>
            </w:hyperlink>
          </w:p>
        </w:tc>
        <w:tc>
          <w:tcPr>
            <w:tcW w:w="2673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1ED04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03/42 02 350, 031 275 881</w:t>
            </w:r>
          </w:p>
        </w:tc>
      </w:tr>
      <w:tr w:rsidR="006E69C9" w:rsidRPr="006E69C9" w14:paraId="485D5481" w14:textId="77777777" w:rsidTr="00577077">
        <w:trPr>
          <w:trHeight w:val="615"/>
          <w:jc w:val="center"/>
        </w:trPr>
        <w:tc>
          <w:tcPr>
            <w:tcW w:w="1453" w:type="dxa"/>
            <w:vMerge w:val="restart"/>
            <w:tcBorders>
              <w:top w:val="doub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22E2B" w14:textId="77777777" w:rsidR="006E69C9" w:rsidRPr="00577077" w:rsidRDefault="006E69C9" w:rsidP="006E69C9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gramStart"/>
            <w:r w:rsidRPr="005770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OE  </w:t>
            </w:r>
            <w:proofErr w:type="gramEnd"/>
            <w:r w:rsidRPr="005770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KOPER </w:t>
            </w:r>
          </w:p>
        </w:tc>
        <w:tc>
          <w:tcPr>
            <w:tcW w:w="733" w:type="dxa"/>
            <w:vMerge w:val="restart"/>
            <w:tcBorders>
              <w:top w:val="doub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1FB9E" w14:textId="77777777" w:rsidR="006E69C9" w:rsidRPr="00577077" w:rsidRDefault="006E69C9" w:rsidP="006E69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6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EA7A1" w14:textId="77777777" w:rsidR="006E69C9" w:rsidRPr="007158B0" w:rsidRDefault="006E69C9" w:rsidP="006E69C9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158B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OE Koper</w:t>
            </w:r>
          </w:p>
        </w:tc>
        <w:tc>
          <w:tcPr>
            <w:tcW w:w="228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18D0C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Martinčev trg 2             6000 KOPER</w:t>
            </w:r>
          </w:p>
        </w:tc>
        <w:tc>
          <w:tcPr>
            <w:tcW w:w="224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D0316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Erika Kariž</w:t>
            </w:r>
          </w:p>
        </w:tc>
        <w:tc>
          <w:tcPr>
            <w:tcW w:w="285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C5B66" w14:textId="77777777" w:rsidR="006E69C9" w:rsidRPr="00577077" w:rsidRDefault="002A5938" w:rsidP="006E69C9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23" w:history="1">
              <w:r w:rsidR="006E69C9" w:rsidRPr="00577077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erika.kariz@zzzs.si</w:t>
              </w:r>
            </w:hyperlink>
          </w:p>
        </w:tc>
        <w:tc>
          <w:tcPr>
            <w:tcW w:w="2673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B5449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05/66 87 271</w:t>
            </w:r>
          </w:p>
        </w:tc>
      </w:tr>
      <w:tr w:rsidR="006E69C9" w:rsidRPr="006E69C9" w14:paraId="5A9447DB" w14:textId="77777777" w:rsidTr="00577077">
        <w:trPr>
          <w:trHeight w:val="48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F7FA67D" w14:textId="77777777" w:rsidR="006E69C9" w:rsidRPr="00577077" w:rsidRDefault="006E69C9" w:rsidP="006E69C9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F22EA25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D5407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Ilirska Bistrica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D4810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Bazoviška cesta 25</w:t>
            </w:r>
            <w:proofErr w:type="gramStart"/>
            <w:r w:rsidR="007111E4"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A</w:t>
            </w:r>
            <w:proofErr w:type="gramEnd"/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                    6250 ILIRSKA BISTRICA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27E82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Darija Horvat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BFBE4" w14:textId="77777777" w:rsidR="006E69C9" w:rsidRPr="00577077" w:rsidRDefault="006E69C9" w:rsidP="006E69C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77077">
              <w:rPr>
                <w:rFonts w:asciiTheme="minorHAnsi" w:hAnsiTheme="minorHAnsi" w:cstheme="minorHAnsi"/>
                <w:sz w:val="20"/>
                <w:szCs w:val="20"/>
              </w:rPr>
              <w:t>darija.horvat@zzzs.si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B62A7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05/66 87 244</w:t>
            </w:r>
          </w:p>
        </w:tc>
      </w:tr>
      <w:tr w:rsidR="006E69C9" w:rsidRPr="006E69C9" w14:paraId="2FF9010E" w14:textId="77777777" w:rsidTr="00577077">
        <w:trPr>
          <w:trHeight w:val="48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5957654" w14:textId="77777777" w:rsidR="006E69C9" w:rsidRPr="00577077" w:rsidRDefault="006E69C9" w:rsidP="006E69C9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1E918DB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B6711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Izola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DEB65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Oktobrske revolucije 11         6310 IZOLA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C2AAD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Nadja Liljana Flego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E1666" w14:textId="77777777" w:rsidR="006E69C9" w:rsidRPr="00577077" w:rsidRDefault="002A5938" w:rsidP="006E69C9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24" w:history="1">
              <w:r w:rsidR="006E69C9" w:rsidRPr="00577077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nadja-liljana.flego@zzzs.si</w:t>
              </w:r>
            </w:hyperlink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E21F1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05/66 87 343</w:t>
            </w:r>
          </w:p>
        </w:tc>
      </w:tr>
      <w:tr w:rsidR="006E69C9" w:rsidRPr="006E69C9" w14:paraId="4EFB7ADA" w14:textId="77777777" w:rsidTr="00577077">
        <w:trPr>
          <w:trHeight w:val="48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EAA3C24" w14:textId="77777777" w:rsidR="006E69C9" w:rsidRPr="00577077" w:rsidRDefault="006E69C9" w:rsidP="006E69C9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3D22AE9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513F9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Piran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BFD70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Obala 114                                        6320 PORTOROŽ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6A48E" w14:textId="77777777" w:rsidR="006E69C9" w:rsidRPr="00577077" w:rsidRDefault="007111E4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</w:t>
            </w:r>
            <w:r w:rsidR="006E69C9"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esna Hrovatin Pečarič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3A099" w14:textId="77777777" w:rsidR="006E69C9" w:rsidRPr="00577077" w:rsidRDefault="002A5938" w:rsidP="006E69C9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25" w:history="1">
              <w:r w:rsidR="006E69C9" w:rsidRPr="00577077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vesna.hrovatin-pecaric@zzzs.si</w:t>
              </w:r>
            </w:hyperlink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4CC38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05/66 87 343</w:t>
            </w:r>
          </w:p>
        </w:tc>
      </w:tr>
      <w:tr w:rsidR="006E69C9" w:rsidRPr="006E69C9" w14:paraId="09750822" w14:textId="77777777" w:rsidTr="00577077">
        <w:trPr>
          <w:trHeight w:val="495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0A4D670" w14:textId="77777777" w:rsidR="006E69C9" w:rsidRPr="00577077" w:rsidRDefault="006E69C9" w:rsidP="006E69C9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EC346F9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6B8D0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Sežana</w:t>
            </w:r>
          </w:p>
        </w:tc>
        <w:tc>
          <w:tcPr>
            <w:tcW w:w="228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CF53A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Partizanska</w:t>
            </w:r>
            <w:r w:rsidR="007111E4"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cesta</w:t>
            </w: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66</w:t>
            </w:r>
            <w:r w:rsidR="007111E4"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</w:t>
            </w: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                                       6210 SEŽANA</w:t>
            </w:r>
          </w:p>
        </w:tc>
        <w:tc>
          <w:tcPr>
            <w:tcW w:w="224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8A0F7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Cirilka</w:t>
            </w:r>
            <w:proofErr w:type="spellEnd"/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Kos</w:t>
            </w:r>
          </w:p>
        </w:tc>
        <w:tc>
          <w:tcPr>
            <w:tcW w:w="285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3F6FA" w14:textId="77777777" w:rsidR="006E69C9" w:rsidRPr="00577077" w:rsidRDefault="002A5938" w:rsidP="006E69C9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26" w:history="1">
              <w:r w:rsidR="006E69C9" w:rsidRPr="00577077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cirilka.kos@zzzs.si</w:t>
              </w:r>
            </w:hyperlink>
          </w:p>
        </w:tc>
        <w:tc>
          <w:tcPr>
            <w:tcW w:w="267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6A717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05/66 87 296</w:t>
            </w:r>
          </w:p>
        </w:tc>
      </w:tr>
      <w:tr w:rsidR="006E69C9" w:rsidRPr="006E69C9" w14:paraId="1191492F" w14:textId="77777777" w:rsidTr="00577077">
        <w:trPr>
          <w:trHeight w:val="615"/>
          <w:jc w:val="center"/>
        </w:trPr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5AD9B" w14:textId="77777777" w:rsidR="006E69C9" w:rsidRPr="00577077" w:rsidRDefault="006E69C9" w:rsidP="006E69C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OE KRANJ</w:t>
            </w:r>
          </w:p>
        </w:tc>
        <w:tc>
          <w:tcPr>
            <w:tcW w:w="73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2086B" w14:textId="77777777" w:rsidR="006E69C9" w:rsidRPr="00577077" w:rsidRDefault="006E69C9" w:rsidP="006E69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9ED66" w14:textId="77777777" w:rsidR="006E69C9" w:rsidRPr="007158B0" w:rsidRDefault="006E69C9" w:rsidP="006E69C9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158B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OE Kranj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55DE9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Zlato polje</w:t>
            </w:r>
            <w:proofErr w:type="gramEnd"/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2                   4000 KRANJ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09727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Nataša Kus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36F0A" w14:textId="77777777" w:rsidR="006E69C9" w:rsidRPr="00577077" w:rsidRDefault="002A5938" w:rsidP="006E69C9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27" w:history="1">
              <w:r w:rsidR="006E69C9" w:rsidRPr="00577077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natasa.kus@zzzs.si</w:t>
              </w:r>
            </w:hyperlink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78B22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031/790 233, 04/23 70 303</w:t>
            </w:r>
          </w:p>
        </w:tc>
      </w:tr>
      <w:tr w:rsidR="006E69C9" w:rsidRPr="006E69C9" w14:paraId="2945F434" w14:textId="77777777" w:rsidTr="00577077">
        <w:trPr>
          <w:trHeight w:val="48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DB13B89" w14:textId="77777777" w:rsidR="006E69C9" w:rsidRPr="00577077" w:rsidRDefault="006E69C9" w:rsidP="006E69C9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345B7BB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66D49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Jesenice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B2FA8" w14:textId="77777777" w:rsidR="006E69C9" w:rsidRPr="00577077" w:rsidRDefault="007111E4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Cesta m</w:t>
            </w:r>
            <w:r w:rsidR="006E69C9"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aršala Tita 78                                 4270 JESENICE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02B54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Alma Crnkić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B138D" w14:textId="77777777" w:rsidR="006E69C9" w:rsidRPr="00577077" w:rsidRDefault="002A5938" w:rsidP="006E69C9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28" w:history="1">
              <w:r w:rsidR="006E69C9" w:rsidRPr="00577077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alma.crnkic@zzzs.si</w:t>
              </w:r>
            </w:hyperlink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9E07E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041/636 045</w:t>
            </w:r>
            <w:proofErr w:type="gramStart"/>
            <w:r w:rsidRPr="005770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5770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04/53 20 764</w:t>
            </w:r>
          </w:p>
        </w:tc>
      </w:tr>
      <w:tr w:rsidR="006E69C9" w:rsidRPr="006E69C9" w14:paraId="6089B369" w14:textId="77777777" w:rsidTr="00577077">
        <w:trPr>
          <w:trHeight w:val="48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BB62BBB" w14:textId="77777777" w:rsidR="006E69C9" w:rsidRPr="00577077" w:rsidRDefault="006E69C9" w:rsidP="006E69C9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6B891A8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8A316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Radovljica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560A7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Kranjska cesta 13                           4240 RADOVLJICA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9C274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Alma Crnkić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5C989" w14:textId="77777777" w:rsidR="006E69C9" w:rsidRPr="00577077" w:rsidRDefault="002A5938" w:rsidP="006E69C9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29" w:history="1">
              <w:r w:rsidR="006E69C9" w:rsidRPr="00577077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alma.crnkic@zzzs.si</w:t>
              </w:r>
            </w:hyperlink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16E1B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041/636 045</w:t>
            </w:r>
            <w:proofErr w:type="gramStart"/>
            <w:r w:rsidRPr="005770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5770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04/58 33 780</w:t>
            </w:r>
          </w:p>
        </w:tc>
      </w:tr>
      <w:tr w:rsidR="006E69C9" w:rsidRPr="006E69C9" w14:paraId="51E9EE63" w14:textId="77777777" w:rsidTr="00577077">
        <w:trPr>
          <w:trHeight w:val="48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DB4A66D" w14:textId="77777777" w:rsidR="006E69C9" w:rsidRPr="00577077" w:rsidRDefault="006E69C9" w:rsidP="006E69C9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66170ED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5F8F5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Škofja Loka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CA612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gramStart"/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Stara cesta</w:t>
            </w:r>
            <w:proofErr w:type="gramEnd"/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10                                 4220 ŠKOFJA LOKA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BDCEE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Renata Prača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74883" w14:textId="77777777" w:rsidR="006E69C9" w:rsidRPr="00577077" w:rsidRDefault="002A5938" w:rsidP="006E69C9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30" w:history="1">
              <w:r w:rsidR="006E69C9" w:rsidRPr="00577077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renata.praca@zzzs.si</w:t>
              </w:r>
            </w:hyperlink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5B051" w14:textId="2DFC072A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041/636 064, </w:t>
            </w:r>
            <w:r w:rsidRPr="00F510A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04/50 23 316</w:t>
            </w:r>
          </w:p>
        </w:tc>
      </w:tr>
      <w:tr w:rsidR="006E69C9" w:rsidRPr="006E69C9" w14:paraId="786FD327" w14:textId="77777777" w:rsidTr="00577077">
        <w:trPr>
          <w:trHeight w:val="495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66B3970" w14:textId="77777777" w:rsidR="006E69C9" w:rsidRPr="00577077" w:rsidRDefault="006E69C9" w:rsidP="006E69C9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A873FA0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0B0F9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Tržič</w:t>
            </w:r>
          </w:p>
        </w:tc>
        <w:tc>
          <w:tcPr>
            <w:tcW w:w="228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1FDC0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Blejska cesta 10                          4290 TRŽIČ</w:t>
            </w:r>
          </w:p>
        </w:tc>
        <w:tc>
          <w:tcPr>
            <w:tcW w:w="224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0788E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Jožica Primožič</w:t>
            </w:r>
          </w:p>
        </w:tc>
        <w:tc>
          <w:tcPr>
            <w:tcW w:w="285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DB633" w14:textId="77777777" w:rsidR="006E69C9" w:rsidRPr="00577077" w:rsidRDefault="002A5938" w:rsidP="006E69C9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31" w:history="1">
              <w:r w:rsidR="006E69C9" w:rsidRPr="00577077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jozica.primozic@zzzs.si</w:t>
              </w:r>
            </w:hyperlink>
          </w:p>
        </w:tc>
        <w:tc>
          <w:tcPr>
            <w:tcW w:w="267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3C1D5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04/59 71 755</w:t>
            </w:r>
          </w:p>
        </w:tc>
      </w:tr>
      <w:tr w:rsidR="006E69C9" w:rsidRPr="006E69C9" w14:paraId="2349DF58" w14:textId="77777777" w:rsidTr="00577077">
        <w:trPr>
          <w:trHeight w:val="615"/>
          <w:jc w:val="center"/>
        </w:trPr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48A02" w14:textId="77777777" w:rsidR="006E69C9" w:rsidRPr="00577077" w:rsidRDefault="006E69C9" w:rsidP="006E69C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OE KRŠKO </w:t>
            </w:r>
          </w:p>
        </w:tc>
        <w:tc>
          <w:tcPr>
            <w:tcW w:w="73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F5EE5" w14:textId="77777777" w:rsidR="006E69C9" w:rsidRPr="00577077" w:rsidRDefault="006E69C9" w:rsidP="006E69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84DE3" w14:textId="77777777" w:rsidR="006E69C9" w:rsidRPr="007158B0" w:rsidRDefault="006E69C9" w:rsidP="006E69C9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158B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OE Krško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0B702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Bohoričeva</w:t>
            </w:r>
            <w:r w:rsidR="007111E4"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ulica</w:t>
            </w: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9                   8270 KRŠKO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9B4C0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Aleksandra Strniša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7E83D" w14:textId="77777777" w:rsidR="006E69C9" w:rsidRPr="00577077" w:rsidRDefault="002A5938" w:rsidP="006E69C9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32" w:history="1">
              <w:r w:rsidR="006E69C9" w:rsidRPr="00577077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aleksandra.strnisa@zzzs.si</w:t>
              </w:r>
            </w:hyperlink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558BB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07/ 49 02 452</w:t>
            </w:r>
          </w:p>
        </w:tc>
      </w:tr>
      <w:tr w:rsidR="006E69C9" w:rsidRPr="006E69C9" w14:paraId="0EA8090D" w14:textId="77777777" w:rsidTr="00577077">
        <w:trPr>
          <w:trHeight w:val="48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409EB8A" w14:textId="77777777" w:rsidR="006E69C9" w:rsidRPr="00577077" w:rsidRDefault="006E69C9" w:rsidP="006E69C9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B9DEC4A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EC6F3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Sevnica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319B1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Trg svobode 12                         8290 SEVNICA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D64BB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Marija Pinoza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E3412" w14:textId="77777777" w:rsidR="006E69C9" w:rsidRPr="00577077" w:rsidRDefault="002A5938" w:rsidP="006E69C9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33" w:history="1">
              <w:r w:rsidR="006E69C9" w:rsidRPr="00577077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marija.pinoza@zzzs.si</w:t>
              </w:r>
            </w:hyperlink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08416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07/ 62 02 401</w:t>
            </w:r>
          </w:p>
        </w:tc>
      </w:tr>
      <w:tr w:rsidR="006E69C9" w:rsidRPr="006E69C9" w14:paraId="7052A8AA" w14:textId="77777777" w:rsidTr="00577077">
        <w:trPr>
          <w:trHeight w:val="495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F6FEF05" w14:textId="77777777" w:rsidR="006E69C9" w:rsidRPr="00577077" w:rsidRDefault="006E69C9" w:rsidP="006E69C9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4316E9A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CF757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Brežice</w:t>
            </w:r>
          </w:p>
        </w:tc>
        <w:tc>
          <w:tcPr>
            <w:tcW w:w="228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9A5F1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Trdinova</w:t>
            </w:r>
            <w:r w:rsidR="007111E4"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ulica</w:t>
            </w: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1                                         8250 BREŽICE</w:t>
            </w:r>
          </w:p>
        </w:tc>
        <w:tc>
          <w:tcPr>
            <w:tcW w:w="224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FC028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Marija Podpečan</w:t>
            </w:r>
          </w:p>
        </w:tc>
        <w:tc>
          <w:tcPr>
            <w:tcW w:w="285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B7B73" w14:textId="77777777" w:rsidR="006E69C9" w:rsidRPr="00577077" w:rsidRDefault="002A5938" w:rsidP="006E69C9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34" w:history="1">
              <w:r w:rsidR="006E69C9" w:rsidRPr="00577077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marija.podpecan@zzzs.si</w:t>
              </w:r>
            </w:hyperlink>
          </w:p>
        </w:tc>
        <w:tc>
          <w:tcPr>
            <w:tcW w:w="267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BB81A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07/ 49 94 690</w:t>
            </w:r>
          </w:p>
        </w:tc>
      </w:tr>
      <w:tr w:rsidR="006E69C9" w:rsidRPr="006E69C9" w14:paraId="2CF4E5D3" w14:textId="77777777" w:rsidTr="00577077">
        <w:trPr>
          <w:trHeight w:val="615"/>
          <w:jc w:val="center"/>
        </w:trPr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D7F30" w14:textId="77777777" w:rsidR="006E69C9" w:rsidRPr="00577077" w:rsidRDefault="006E69C9" w:rsidP="006E69C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OE LJUBLJANA</w:t>
            </w:r>
          </w:p>
        </w:tc>
        <w:tc>
          <w:tcPr>
            <w:tcW w:w="73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530F9" w14:textId="77777777" w:rsidR="006E69C9" w:rsidRPr="00577077" w:rsidRDefault="006E69C9" w:rsidP="006E69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4A6D0" w14:textId="77777777" w:rsidR="006E69C9" w:rsidRPr="007158B0" w:rsidRDefault="006E69C9" w:rsidP="006E69C9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158B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OE Ljubljana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031AF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Miklošičeva</w:t>
            </w:r>
            <w:r w:rsidR="007111E4"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cesta</w:t>
            </w: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24                 1</w:t>
            </w:r>
            <w:r w:rsidR="00B9682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000</w:t>
            </w: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LJUBLJANA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EE24A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Jerneja Erjavec,</w:t>
            </w:r>
          </w:p>
          <w:p w14:paraId="1BCBF0F3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Andrej Remic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7595D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5770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jerneja.erjavec@zzzs.si</w:t>
            </w:r>
            <w:proofErr w:type="spellEnd"/>
            <w:r w:rsidRPr="005770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, andrej.remic@zzzs.si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C4E3E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01/30 77 316, 040 490 284                    </w:t>
            </w:r>
          </w:p>
          <w:p w14:paraId="5F326FB9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01/30 77 256, 051 777 888       </w:t>
            </w:r>
          </w:p>
        </w:tc>
      </w:tr>
      <w:tr w:rsidR="006E69C9" w:rsidRPr="006E69C9" w14:paraId="363A631C" w14:textId="77777777" w:rsidTr="00577077">
        <w:trPr>
          <w:trHeight w:val="60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A218C6B" w14:textId="77777777" w:rsidR="006E69C9" w:rsidRPr="00577077" w:rsidRDefault="006E69C9" w:rsidP="006E69C9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414CAA1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E293A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OE Ljubljana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06C64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Mala ulica 3                    1</w:t>
            </w:r>
            <w:r w:rsidR="00B9682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000</w:t>
            </w: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LJUBLJANA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AF565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Jerneja Erjavec, </w:t>
            </w:r>
          </w:p>
          <w:p w14:paraId="2DA4FEF5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Andrej Remic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5B99F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5770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jerneja.erjavec@zzzs.si</w:t>
            </w:r>
            <w:proofErr w:type="spellEnd"/>
            <w:r w:rsidRPr="005770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, andrej.remic@zzzs.si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EE093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01/30 77 316, 040 490 284                    01/30 77 256, 051 777 888       </w:t>
            </w:r>
          </w:p>
        </w:tc>
      </w:tr>
      <w:tr w:rsidR="006E69C9" w:rsidRPr="006E69C9" w14:paraId="34AE3A05" w14:textId="77777777" w:rsidTr="00577077">
        <w:trPr>
          <w:trHeight w:val="48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8F8FED0" w14:textId="77777777" w:rsidR="006E69C9" w:rsidRPr="00577077" w:rsidRDefault="006E69C9" w:rsidP="006E69C9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3546302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6F780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Cerknica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1D70D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Partizanska cesta 2</w:t>
            </w:r>
            <w:proofErr w:type="gramStart"/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A</w:t>
            </w:r>
            <w:proofErr w:type="gramEnd"/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                  1380 CERKNICA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3C745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Mojca Godina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068B9" w14:textId="77777777" w:rsidR="006E69C9" w:rsidRPr="00577077" w:rsidRDefault="002A5938" w:rsidP="006E69C9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35" w:history="1">
              <w:r w:rsidR="006E69C9" w:rsidRPr="00577077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mojca.godina@zzzs.si</w:t>
              </w:r>
            </w:hyperlink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E6610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01/30 77 641</w:t>
            </w:r>
          </w:p>
        </w:tc>
      </w:tr>
      <w:tr w:rsidR="006E69C9" w:rsidRPr="006E69C9" w14:paraId="6D76A39F" w14:textId="77777777" w:rsidTr="00577077">
        <w:trPr>
          <w:trHeight w:val="48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AF4B33A" w14:textId="77777777" w:rsidR="006E69C9" w:rsidRPr="00577077" w:rsidRDefault="006E69C9" w:rsidP="006E69C9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88C70A4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A22BC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Idrija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37A5D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Kosovelova ul</w:t>
            </w:r>
            <w:r w:rsidR="007111E4"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ica</w:t>
            </w: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8                                5280 IDRIJA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A0333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Tatjana Žun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984F5" w14:textId="77777777" w:rsidR="006E69C9" w:rsidRPr="00577077" w:rsidRDefault="002A5938" w:rsidP="006E69C9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36" w:history="1">
              <w:r w:rsidR="006E69C9" w:rsidRPr="00577077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tatjana.zun@zzzs.si</w:t>
              </w:r>
            </w:hyperlink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E8525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01/30 77 623, 041 304 535</w:t>
            </w:r>
          </w:p>
        </w:tc>
      </w:tr>
      <w:tr w:rsidR="006E69C9" w:rsidRPr="006E69C9" w14:paraId="17A7A71C" w14:textId="77777777" w:rsidTr="00577077">
        <w:trPr>
          <w:trHeight w:val="48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B6FFA07" w14:textId="77777777" w:rsidR="006E69C9" w:rsidRPr="00577077" w:rsidRDefault="006E69C9" w:rsidP="006E69C9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1D7D4B5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7E877" w14:textId="77777777" w:rsidR="006E69C9" w:rsidRPr="00577077" w:rsidRDefault="006E69C9" w:rsidP="006E69C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sz w:val="18"/>
                <w:szCs w:val="18"/>
              </w:rPr>
              <w:t>Izpostava Vrhnika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DE65C" w14:textId="77777777" w:rsidR="006E69C9" w:rsidRPr="00577077" w:rsidRDefault="006E69C9" w:rsidP="006E69C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sz w:val="18"/>
                <w:szCs w:val="18"/>
              </w:rPr>
              <w:t>Trg Karla Grabeljška 1               1360 VRHNIKA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B3C0E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Tatjana Žun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B9664" w14:textId="77777777" w:rsidR="006E69C9" w:rsidRPr="00577077" w:rsidRDefault="002A5938" w:rsidP="006E69C9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37" w:history="1">
              <w:r w:rsidR="006E69C9" w:rsidRPr="00577077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tatjana.zun@zzzs.si</w:t>
              </w:r>
            </w:hyperlink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541BB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01/30 77 623, 041 304 535</w:t>
            </w:r>
          </w:p>
        </w:tc>
      </w:tr>
      <w:tr w:rsidR="006E69C9" w:rsidRPr="006E69C9" w14:paraId="419560ED" w14:textId="77777777" w:rsidTr="00577077">
        <w:trPr>
          <w:trHeight w:val="48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5C2A089" w14:textId="77777777" w:rsidR="006E69C9" w:rsidRPr="00577077" w:rsidRDefault="006E69C9" w:rsidP="006E69C9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695668F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C5E09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Domžale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029D5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Ljubljanska cesta 70                       1230 DOMŽALE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18A73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Inge Šernek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92EDA" w14:textId="77777777" w:rsidR="006E69C9" w:rsidRPr="00577077" w:rsidRDefault="002A5938" w:rsidP="006E69C9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38" w:history="1">
              <w:r w:rsidR="006E69C9" w:rsidRPr="00577077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inge.sernek@zzzs.si</w:t>
              </w:r>
            </w:hyperlink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736FD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01/30 77 435, 030 362 164</w:t>
            </w:r>
          </w:p>
        </w:tc>
      </w:tr>
      <w:tr w:rsidR="006E69C9" w:rsidRPr="006E69C9" w14:paraId="67395E79" w14:textId="77777777" w:rsidTr="00577077">
        <w:trPr>
          <w:trHeight w:val="48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AB435D9" w14:textId="77777777" w:rsidR="006E69C9" w:rsidRPr="00577077" w:rsidRDefault="006E69C9" w:rsidP="006E69C9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E827FD4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EB21F" w14:textId="77777777" w:rsidR="006E69C9" w:rsidRPr="00577077" w:rsidRDefault="006E69C9" w:rsidP="006E69C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sz w:val="18"/>
                <w:szCs w:val="18"/>
              </w:rPr>
              <w:t>Izpostava Grosuplje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41B64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Kolodvorska</w:t>
            </w:r>
            <w:r w:rsidR="007111E4"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cesta</w:t>
            </w: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4                               1290 GROSUPLJE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B93C8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Tadeja Lukan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1524B" w14:textId="77777777" w:rsidR="006E69C9" w:rsidRPr="00577077" w:rsidRDefault="002A5938" w:rsidP="006E69C9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39" w:history="1">
              <w:r w:rsidR="006E69C9" w:rsidRPr="00577077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tadeja.lukan@zzzs.si</w:t>
              </w:r>
            </w:hyperlink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F0401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01/30 77 668, 041 304 533</w:t>
            </w:r>
          </w:p>
        </w:tc>
      </w:tr>
      <w:tr w:rsidR="006E69C9" w:rsidRPr="006E69C9" w14:paraId="6F82E00D" w14:textId="77777777" w:rsidTr="00577077">
        <w:trPr>
          <w:trHeight w:val="48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EEA2612" w14:textId="77777777" w:rsidR="006E69C9" w:rsidRPr="00577077" w:rsidRDefault="006E69C9" w:rsidP="006E69C9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7C3396A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E45D0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Kamnik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92025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Ljubljanska</w:t>
            </w:r>
            <w:r w:rsidR="007111E4"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cesta</w:t>
            </w: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1                                    1241 KAMNIK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2EE47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Mojca Čevka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BF488" w14:textId="77777777" w:rsidR="006E69C9" w:rsidRPr="00577077" w:rsidRDefault="002A5938" w:rsidP="006E69C9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40" w:history="1">
              <w:r w:rsidR="006E69C9" w:rsidRPr="00577077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mojca.cevka@zzzs.si</w:t>
              </w:r>
            </w:hyperlink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0F4F9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01/30 77 683, 030 318 675</w:t>
            </w:r>
          </w:p>
        </w:tc>
      </w:tr>
      <w:tr w:rsidR="006E69C9" w:rsidRPr="006E69C9" w14:paraId="4CAEA2FB" w14:textId="77777777" w:rsidTr="00577077">
        <w:trPr>
          <w:trHeight w:val="60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ADA4CA2" w14:textId="77777777" w:rsidR="006E69C9" w:rsidRPr="00577077" w:rsidRDefault="006E69C9" w:rsidP="006E69C9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3BAAAB4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3C302" w14:textId="77777777" w:rsidR="006E69C9" w:rsidRPr="00577077" w:rsidRDefault="006E69C9" w:rsidP="006E69C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sz w:val="18"/>
                <w:szCs w:val="18"/>
              </w:rPr>
              <w:t>Izpostava Hrastnik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D1B3C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Log 10                                              1430 HRASTNIK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AC223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Alenka Starič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67D92" w14:textId="77777777" w:rsidR="006E69C9" w:rsidRPr="00577077" w:rsidRDefault="002A5938" w:rsidP="006E69C9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41" w:history="1">
              <w:r w:rsidR="006E69C9" w:rsidRPr="00577077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alenka.staric@zzzs.si</w:t>
              </w:r>
            </w:hyperlink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C4777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01/30 77 631(617, 663), 031 392 160</w:t>
            </w:r>
          </w:p>
        </w:tc>
      </w:tr>
      <w:tr w:rsidR="006E69C9" w:rsidRPr="006E69C9" w14:paraId="44DC3B86" w14:textId="77777777" w:rsidTr="00577077">
        <w:trPr>
          <w:trHeight w:val="48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2AF4FAC" w14:textId="77777777" w:rsidR="006E69C9" w:rsidRPr="00577077" w:rsidRDefault="006E69C9" w:rsidP="006E69C9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A90672D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3268E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Litija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ADD25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Ponoviška c</w:t>
            </w:r>
            <w:r w:rsidR="007111E4"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esta</w:t>
            </w: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3                                  1270 LITIJA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299D2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Mojca Čevka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41522" w14:textId="77777777" w:rsidR="006E69C9" w:rsidRPr="00577077" w:rsidRDefault="002A5938" w:rsidP="006E69C9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42" w:history="1">
              <w:r w:rsidR="006E69C9" w:rsidRPr="00577077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mojca.cevka@zzzs.si</w:t>
              </w:r>
            </w:hyperlink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B9F53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01/30 77 683, 030 318 675</w:t>
            </w:r>
          </w:p>
        </w:tc>
      </w:tr>
      <w:tr w:rsidR="006E69C9" w:rsidRPr="006E69C9" w14:paraId="470CB09E" w14:textId="77777777" w:rsidTr="00577077">
        <w:trPr>
          <w:trHeight w:val="48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FE44DA2" w14:textId="77777777" w:rsidR="006E69C9" w:rsidRPr="00577077" w:rsidRDefault="006E69C9" w:rsidP="006E69C9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4832469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87A7B" w14:textId="77777777" w:rsidR="006E69C9" w:rsidRPr="00577077" w:rsidRDefault="006E69C9" w:rsidP="006E69C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sz w:val="18"/>
                <w:szCs w:val="18"/>
              </w:rPr>
              <w:t>Izpostava Kočevje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F8C36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Ljubljanska c</w:t>
            </w:r>
            <w:r w:rsidR="007111E4"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esta</w:t>
            </w: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25                       1330 KOČEVJE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2D10E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Renata Mihelič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ACCF7" w14:textId="77777777" w:rsidR="006E69C9" w:rsidRPr="00577077" w:rsidRDefault="002A5938" w:rsidP="006E69C9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43" w:history="1">
              <w:r w:rsidR="006E69C9" w:rsidRPr="00577077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renata.mihelic@zzzs.si</w:t>
              </w:r>
            </w:hyperlink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6197E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01/30 77 653, 041 304 537</w:t>
            </w:r>
          </w:p>
        </w:tc>
      </w:tr>
      <w:tr w:rsidR="006E69C9" w:rsidRPr="006E69C9" w14:paraId="53C5E33B" w14:textId="77777777" w:rsidTr="00577077">
        <w:trPr>
          <w:trHeight w:val="48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CE07FEE" w14:textId="77777777" w:rsidR="006E69C9" w:rsidRPr="00577077" w:rsidRDefault="006E69C9" w:rsidP="006E69C9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B98A1D4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53017" w14:textId="77777777" w:rsidR="006E69C9" w:rsidRPr="00577077" w:rsidRDefault="006E69C9" w:rsidP="006E69C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sz w:val="18"/>
                <w:szCs w:val="18"/>
              </w:rPr>
              <w:t>Izpostava Ribnica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28F50" w14:textId="77777777" w:rsidR="006E69C9" w:rsidRPr="00577077" w:rsidRDefault="006E69C9" w:rsidP="006E69C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sz w:val="18"/>
                <w:szCs w:val="18"/>
              </w:rPr>
              <w:t>Majnikova ul</w:t>
            </w:r>
            <w:r w:rsidR="007111E4" w:rsidRPr="00577077">
              <w:rPr>
                <w:rFonts w:asciiTheme="minorHAnsi" w:hAnsiTheme="minorHAnsi" w:cstheme="minorHAnsi"/>
                <w:sz w:val="18"/>
                <w:szCs w:val="18"/>
              </w:rPr>
              <w:t>ica</w:t>
            </w:r>
            <w:r w:rsidRPr="00577077">
              <w:rPr>
                <w:rFonts w:asciiTheme="minorHAnsi" w:hAnsiTheme="minorHAnsi" w:cstheme="minorHAnsi"/>
                <w:sz w:val="18"/>
                <w:szCs w:val="18"/>
              </w:rPr>
              <w:t xml:space="preserve"> 1                                1310 RIBNICA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0C94D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Renata Mihelič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775A0" w14:textId="77777777" w:rsidR="006E69C9" w:rsidRPr="00577077" w:rsidRDefault="002A5938" w:rsidP="006E69C9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44" w:history="1">
              <w:r w:rsidR="006E69C9" w:rsidRPr="00577077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renata.mihelic@zzzs.si</w:t>
              </w:r>
            </w:hyperlink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84F45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01/30 77 653, 041 304 537</w:t>
            </w:r>
          </w:p>
        </w:tc>
      </w:tr>
      <w:tr w:rsidR="006E69C9" w:rsidRPr="006E69C9" w14:paraId="0E2EDC28" w14:textId="77777777" w:rsidTr="00577077">
        <w:trPr>
          <w:trHeight w:val="60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9AB2E1D" w14:textId="77777777" w:rsidR="006E69C9" w:rsidRPr="00577077" w:rsidRDefault="006E69C9" w:rsidP="006E69C9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7150D03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11D4F" w14:textId="77777777" w:rsidR="006E69C9" w:rsidRPr="00577077" w:rsidRDefault="006E69C9" w:rsidP="006E69C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sz w:val="18"/>
                <w:szCs w:val="18"/>
              </w:rPr>
              <w:t>Izpostava Trbovlje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E24C9" w14:textId="77777777" w:rsidR="006E69C9" w:rsidRPr="00577077" w:rsidRDefault="006E69C9" w:rsidP="006E69C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sz w:val="18"/>
                <w:szCs w:val="18"/>
              </w:rPr>
              <w:t>Mestni trg 5</w:t>
            </w:r>
            <w:proofErr w:type="gramStart"/>
            <w:r w:rsidRPr="00577077"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proofErr w:type="gramEnd"/>
            <w:r w:rsidRPr="00577077">
              <w:rPr>
                <w:rFonts w:asciiTheme="minorHAnsi" w:hAnsiTheme="minorHAnsi" w:cstheme="minorHAnsi"/>
                <w:sz w:val="18"/>
                <w:szCs w:val="18"/>
              </w:rPr>
              <w:t xml:space="preserve">                                  1420 TRBOVLJE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5F8A2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Alenka Starič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00884" w14:textId="77777777" w:rsidR="006E69C9" w:rsidRPr="00577077" w:rsidRDefault="002A5938" w:rsidP="006E69C9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45" w:history="1">
              <w:r w:rsidR="006E69C9" w:rsidRPr="00577077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alenka.staric@zzzs.si</w:t>
              </w:r>
            </w:hyperlink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36322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01/30 77 631(617, 663), 031 392 160</w:t>
            </w:r>
          </w:p>
        </w:tc>
      </w:tr>
      <w:tr w:rsidR="006E69C9" w:rsidRPr="006E69C9" w14:paraId="6031936B" w14:textId="77777777" w:rsidTr="00577077">
        <w:trPr>
          <w:trHeight w:val="615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6C0A4FA" w14:textId="77777777" w:rsidR="006E69C9" w:rsidRPr="00577077" w:rsidRDefault="006E69C9" w:rsidP="006E69C9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785D860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A8E48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Zagorje ob Savi</w:t>
            </w:r>
          </w:p>
        </w:tc>
        <w:tc>
          <w:tcPr>
            <w:tcW w:w="228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1047F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Cesta Borisa Kidriča 2             1410 ZAGORJE OB SAVI</w:t>
            </w:r>
          </w:p>
        </w:tc>
        <w:tc>
          <w:tcPr>
            <w:tcW w:w="224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659A6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Alenka Starič</w:t>
            </w:r>
          </w:p>
        </w:tc>
        <w:tc>
          <w:tcPr>
            <w:tcW w:w="285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A0328" w14:textId="77777777" w:rsidR="006E69C9" w:rsidRPr="00577077" w:rsidRDefault="002A5938" w:rsidP="006E69C9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46" w:history="1">
              <w:r w:rsidR="006E69C9" w:rsidRPr="00577077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alenka.staric@zzzs.si</w:t>
              </w:r>
            </w:hyperlink>
          </w:p>
        </w:tc>
        <w:tc>
          <w:tcPr>
            <w:tcW w:w="267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7E4CE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01/30 77 631(617, 663), 031 392 160</w:t>
            </w:r>
          </w:p>
        </w:tc>
      </w:tr>
      <w:tr w:rsidR="006E69C9" w:rsidRPr="006E69C9" w14:paraId="27B3FF08" w14:textId="77777777" w:rsidTr="00577077">
        <w:trPr>
          <w:trHeight w:val="615"/>
          <w:jc w:val="center"/>
        </w:trPr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14EE1" w14:textId="77777777" w:rsidR="006E69C9" w:rsidRPr="00577077" w:rsidRDefault="006E69C9" w:rsidP="006E69C9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OE MARIBOR</w:t>
            </w:r>
          </w:p>
        </w:tc>
        <w:tc>
          <w:tcPr>
            <w:tcW w:w="73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BF3DE" w14:textId="77777777" w:rsidR="006E69C9" w:rsidRPr="00577077" w:rsidRDefault="006E69C9" w:rsidP="006E69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7553B" w14:textId="77777777" w:rsidR="006E69C9" w:rsidRPr="007158B0" w:rsidRDefault="006E69C9" w:rsidP="006E69C9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158B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OE Maribor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D7A26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Sodna </w:t>
            </w:r>
            <w:r w:rsidR="007158B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ulica </w:t>
            </w: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15                                2000 MARIBOR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3C2BE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Petra Pirih,               Gregor Gošte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2E30B" w14:textId="77777777" w:rsidR="006E69C9" w:rsidRPr="00577077" w:rsidRDefault="006E69C9" w:rsidP="006E69C9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proofErr w:type="spellStart"/>
            <w:r w:rsidRPr="00577077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petra.pirih@zzzs.si</w:t>
            </w:r>
            <w:proofErr w:type="spellEnd"/>
            <w:r w:rsidRPr="00577077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, gregor.goste@zzzs.si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CE5AC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02/29 09 434                              02/29 09 430</w:t>
            </w:r>
          </w:p>
        </w:tc>
      </w:tr>
      <w:tr w:rsidR="006E69C9" w:rsidRPr="006E69C9" w14:paraId="4A05AF39" w14:textId="77777777" w:rsidTr="00577077">
        <w:trPr>
          <w:trHeight w:val="48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F4BA003" w14:textId="77777777" w:rsidR="006E69C9" w:rsidRPr="00577077" w:rsidRDefault="006E69C9" w:rsidP="006E69C9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3465F37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FAFCD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Lenart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817C0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Kraigherjeva ulica 19B                   2230 LENART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3F725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Peter Kramberger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D0A7B" w14:textId="77777777" w:rsidR="006E69C9" w:rsidRPr="00577077" w:rsidRDefault="002A5938" w:rsidP="006E69C9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47" w:history="1">
              <w:r w:rsidR="006E69C9" w:rsidRPr="00577077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peter.kramberger@zzzs.si</w:t>
              </w:r>
            </w:hyperlink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7C176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02/ 72 00 682</w:t>
            </w:r>
          </w:p>
        </w:tc>
      </w:tr>
      <w:tr w:rsidR="006E69C9" w:rsidRPr="006E69C9" w14:paraId="630C8AF3" w14:textId="77777777" w:rsidTr="00577077">
        <w:trPr>
          <w:trHeight w:val="48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71FF200" w14:textId="77777777" w:rsidR="006E69C9" w:rsidRPr="00577077" w:rsidRDefault="006E69C9" w:rsidP="006E69C9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F93D119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9A9E2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Ormož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74268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gramStart"/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Ptujska c</w:t>
            </w:r>
            <w:r w:rsidR="007111E4"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esta</w:t>
            </w:r>
            <w:proofErr w:type="gramEnd"/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25                                      2270 ORMOŽ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B5A90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Martina Zemljak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E046D" w14:textId="77777777" w:rsidR="006E69C9" w:rsidRPr="00577077" w:rsidRDefault="002A5938" w:rsidP="006E69C9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48" w:history="1">
              <w:r w:rsidR="006E69C9" w:rsidRPr="00577077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martina.zemljak@zzzs.si</w:t>
              </w:r>
            </w:hyperlink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CB9B1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02/ 74 15 951</w:t>
            </w:r>
          </w:p>
        </w:tc>
      </w:tr>
      <w:tr w:rsidR="006E69C9" w:rsidRPr="006E69C9" w14:paraId="635B1E77" w14:textId="77777777" w:rsidTr="00577077">
        <w:trPr>
          <w:trHeight w:val="48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33B6956" w14:textId="77777777" w:rsidR="006E69C9" w:rsidRPr="00577077" w:rsidRDefault="006E69C9" w:rsidP="006E69C9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944F902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1A9CD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Ptuj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C02C7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Vodnikova ul</w:t>
            </w:r>
            <w:r w:rsidR="007111E4"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ica</w:t>
            </w: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2                                  2250 PTUJ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355F3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Damjan Zamuda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513F5" w14:textId="77777777" w:rsidR="006E69C9" w:rsidRPr="00577077" w:rsidRDefault="002A5938" w:rsidP="006E69C9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49" w:history="1">
              <w:r w:rsidR="006E69C9" w:rsidRPr="00577077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damjan.zamuda@zzzs.si</w:t>
              </w:r>
            </w:hyperlink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B7F2F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02/74 91 921</w:t>
            </w:r>
          </w:p>
        </w:tc>
      </w:tr>
      <w:tr w:rsidR="006E69C9" w:rsidRPr="006E69C9" w14:paraId="748C5FBB" w14:textId="77777777" w:rsidTr="00577077">
        <w:trPr>
          <w:trHeight w:val="495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9ACA6C1" w14:textId="77777777" w:rsidR="006E69C9" w:rsidRPr="00577077" w:rsidRDefault="006E69C9" w:rsidP="006E69C9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F8606B1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B8034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Slovenska Bistrica</w:t>
            </w:r>
          </w:p>
        </w:tc>
        <w:tc>
          <w:tcPr>
            <w:tcW w:w="228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224CF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Partizanska ul</w:t>
            </w:r>
            <w:r w:rsidR="007111E4"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ica</w:t>
            </w: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21                            2310 SLOVENSKA BISTRICA</w:t>
            </w:r>
          </w:p>
        </w:tc>
        <w:tc>
          <w:tcPr>
            <w:tcW w:w="224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ACB7B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Anita Cerkvenik</w:t>
            </w:r>
          </w:p>
        </w:tc>
        <w:tc>
          <w:tcPr>
            <w:tcW w:w="285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CDC97" w14:textId="77777777" w:rsidR="006E69C9" w:rsidRPr="00577077" w:rsidRDefault="002A5938" w:rsidP="006E69C9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50" w:history="1">
              <w:r w:rsidR="006E69C9" w:rsidRPr="00577077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anita.cerkvenik@zzzs.si</w:t>
              </w:r>
            </w:hyperlink>
          </w:p>
        </w:tc>
        <w:tc>
          <w:tcPr>
            <w:tcW w:w="267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75B74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051/352 271, 02/80 51 900</w:t>
            </w:r>
          </w:p>
        </w:tc>
      </w:tr>
      <w:tr w:rsidR="006E69C9" w:rsidRPr="006E69C9" w14:paraId="67661A6E" w14:textId="77777777" w:rsidTr="00577077">
        <w:trPr>
          <w:trHeight w:val="615"/>
          <w:jc w:val="center"/>
        </w:trPr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18D08" w14:textId="77777777" w:rsidR="006E69C9" w:rsidRPr="00577077" w:rsidRDefault="006E69C9" w:rsidP="006E69C9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gramStart"/>
            <w:r w:rsidRPr="005770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OE MURSKA SOBOTA</w:t>
            </w:r>
            <w:proofErr w:type="gramEnd"/>
          </w:p>
        </w:tc>
        <w:tc>
          <w:tcPr>
            <w:tcW w:w="73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C4EBD" w14:textId="77777777" w:rsidR="006E69C9" w:rsidRPr="00577077" w:rsidRDefault="006E69C9" w:rsidP="006E69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5728A" w14:textId="77777777" w:rsidR="006E69C9" w:rsidRPr="007158B0" w:rsidRDefault="006E69C9" w:rsidP="006E69C9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proofErr w:type="gramStart"/>
            <w:r w:rsidRPr="007158B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OE Murska Sobota</w:t>
            </w:r>
            <w:proofErr w:type="gramEnd"/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7F5B8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Slovenska ulica 48              9000 MURSKA SOBOTA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A68A9" w14:textId="77777777" w:rsidR="006E69C9" w:rsidRPr="00577077" w:rsidRDefault="002A5938" w:rsidP="006E69C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hyperlink r:id="rId51" w:history="1">
              <w:r w:rsidR="006E69C9" w:rsidRPr="00577077">
                <w:rPr>
                  <w:rFonts w:asciiTheme="minorHAnsi" w:hAnsiTheme="minorHAnsi" w:cstheme="minorHAnsi"/>
                  <w:sz w:val="22"/>
                  <w:szCs w:val="22"/>
                </w:rPr>
                <w:t>Breda Luk Cifer</w:t>
              </w:r>
            </w:hyperlink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E0CE9" w14:textId="77777777" w:rsidR="006E69C9" w:rsidRPr="00577077" w:rsidRDefault="002A5938" w:rsidP="006E69C9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52" w:history="1">
              <w:r w:rsidR="006E69C9" w:rsidRPr="00577077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breda.luk-cifer@zzzs.si</w:t>
              </w:r>
            </w:hyperlink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2279A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02/ 53 61 524, 041/900-196</w:t>
            </w:r>
          </w:p>
        </w:tc>
      </w:tr>
      <w:tr w:rsidR="006E69C9" w:rsidRPr="006E69C9" w14:paraId="2706B263" w14:textId="77777777" w:rsidTr="00577077">
        <w:trPr>
          <w:trHeight w:val="48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310E5D8" w14:textId="77777777" w:rsidR="006E69C9" w:rsidRPr="00577077" w:rsidRDefault="006E69C9" w:rsidP="006E69C9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A4E8149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2A3FD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Gornja Radgona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9EBEB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Partizanska c</w:t>
            </w:r>
            <w:r w:rsidR="00437B38"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esta</w:t>
            </w: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20                           9250 GORNJA RADGONA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C4308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Evgen Pap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44745" w14:textId="77777777" w:rsidR="006E69C9" w:rsidRPr="00577077" w:rsidRDefault="002A5938" w:rsidP="006E69C9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53" w:history="1">
              <w:r w:rsidR="006E69C9" w:rsidRPr="00577077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evgen.pap@zzzs.si</w:t>
              </w:r>
            </w:hyperlink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F1933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02/56-43-462, 031/603-230</w:t>
            </w:r>
          </w:p>
        </w:tc>
      </w:tr>
      <w:tr w:rsidR="006E69C9" w:rsidRPr="006E69C9" w14:paraId="1A022187" w14:textId="77777777" w:rsidTr="00577077">
        <w:trPr>
          <w:trHeight w:val="48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6F65947" w14:textId="77777777" w:rsidR="006E69C9" w:rsidRPr="00577077" w:rsidRDefault="006E69C9" w:rsidP="006E69C9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3CBE669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34061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Lendava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9BB5B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Kranjčeva ul</w:t>
            </w:r>
            <w:r w:rsidR="00437B38"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ica</w:t>
            </w: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4                                9220 LENDAVA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55E1C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Petra Horvat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84006" w14:textId="77777777" w:rsidR="006E69C9" w:rsidRPr="00577077" w:rsidRDefault="002A5938" w:rsidP="006E69C9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54" w:history="1">
              <w:r w:rsidR="006E69C9" w:rsidRPr="00577077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petra.horvat@zzzs.si</w:t>
              </w:r>
            </w:hyperlink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CF6BB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02/57-76-436, 030/711-025</w:t>
            </w:r>
          </w:p>
        </w:tc>
      </w:tr>
      <w:tr w:rsidR="006E69C9" w:rsidRPr="006E69C9" w14:paraId="4A876BBD" w14:textId="77777777" w:rsidTr="00577077">
        <w:trPr>
          <w:trHeight w:val="495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ECCF75B" w14:textId="77777777" w:rsidR="006E69C9" w:rsidRPr="00577077" w:rsidRDefault="006E69C9" w:rsidP="006E69C9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83A4A8D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B0406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Ljutomer</w:t>
            </w:r>
          </w:p>
        </w:tc>
        <w:tc>
          <w:tcPr>
            <w:tcW w:w="228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63D50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Slavka Osterca 14                            9240 LJUTOMER</w:t>
            </w:r>
          </w:p>
        </w:tc>
        <w:tc>
          <w:tcPr>
            <w:tcW w:w="224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AE587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Petra Horvat</w:t>
            </w:r>
          </w:p>
        </w:tc>
        <w:tc>
          <w:tcPr>
            <w:tcW w:w="285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4401E" w14:textId="77777777" w:rsidR="006E69C9" w:rsidRPr="00577077" w:rsidRDefault="002A5938" w:rsidP="006E69C9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55" w:history="1">
              <w:r w:rsidR="006E69C9" w:rsidRPr="00577077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petra.horvat@zzzs.si</w:t>
              </w:r>
            </w:hyperlink>
          </w:p>
        </w:tc>
        <w:tc>
          <w:tcPr>
            <w:tcW w:w="267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C6ABC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02/57-76-408, 030/711-025</w:t>
            </w:r>
          </w:p>
        </w:tc>
      </w:tr>
      <w:tr w:rsidR="006E69C9" w:rsidRPr="006E69C9" w14:paraId="27C7B523" w14:textId="77777777" w:rsidTr="00577077">
        <w:trPr>
          <w:trHeight w:val="615"/>
          <w:jc w:val="center"/>
        </w:trPr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D0967" w14:textId="77777777" w:rsidR="006E69C9" w:rsidRPr="00577077" w:rsidRDefault="006E69C9" w:rsidP="006E69C9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OE NOVA GORICA</w:t>
            </w:r>
          </w:p>
        </w:tc>
        <w:tc>
          <w:tcPr>
            <w:tcW w:w="73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E82CA" w14:textId="77777777" w:rsidR="006E69C9" w:rsidRPr="00577077" w:rsidRDefault="006E69C9" w:rsidP="006E69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C7F70" w14:textId="77777777" w:rsidR="006E69C9" w:rsidRPr="007158B0" w:rsidRDefault="006E69C9" w:rsidP="006E69C9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158B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OE Nova Gorica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1AF6D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Gradnikove brigade 1              5000 NOVA GORICA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3A3DE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Eva Adamič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2491F" w14:textId="77777777" w:rsidR="006E69C9" w:rsidRPr="00577077" w:rsidRDefault="002A5938" w:rsidP="006E69C9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56" w:history="1">
              <w:r w:rsidR="006E69C9" w:rsidRPr="00577077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eva.adamic@zzzs.si</w:t>
              </w:r>
            </w:hyperlink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C236B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05/33 81 226    031 323 196</w:t>
            </w:r>
          </w:p>
        </w:tc>
      </w:tr>
      <w:tr w:rsidR="006E69C9" w:rsidRPr="006E69C9" w14:paraId="2EA6DA18" w14:textId="77777777" w:rsidTr="00577077">
        <w:trPr>
          <w:trHeight w:val="48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37CBD75" w14:textId="77777777" w:rsidR="006E69C9" w:rsidRPr="00577077" w:rsidRDefault="006E69C9" w:rsidP="006E69C9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37CFEC1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6165D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Ajdovščina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4EF57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Gregorčičeva</w:t>
            </w:r>
            <w:r w:rsidR="00437B38"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ulica</w:t>
            </w: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22                            5270 AJDOVŠČINA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E9253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Lea Vidic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0836D" w14:textId="77777777" w:rsidR="006E69C9" w:rsidRPr="00577077" w:rsidRDefault="002A5938" w:rsidP="006E69C9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57" w:history="1">
              <w:r w:rsidR="006E69C9" w:rsidRPr="00577077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lea.vidic@zzzs.si</w:t>
              </w:r>
            </w:hyperlink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E9714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05/ 33 81 281</w:t>
            </w:r>
          </w:p>
        </w:tc>
      </w:tr>
      <w:tr w:rsidR="006E69C9" w:rsidRPr="006E69C9" w14:paraId="255646C1" w14:textId="77777777" w:rsidTr="00577077">
        <w:trPr>
          <w:trHeight w:val="495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209A010" w14:textId="77777777" w:rsidR="006E69C9" w:rsidRPr="00577077" w:rsidRDefault="006E69C9" w:rsidP="006E69C9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64E5B61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482B7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Tolmin</w:t>
            </w:r>
          </w:p>
        </w:tc>
        <w:tc>
          <w:tcPr>
            <w:tcW w:w="228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75E3B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Trg Maršala Tita 8                            5220 TOLMIN</w:t>
            </w:r>
          </w:p>
        </w:tc>
        <w:tc>
          <w:tcPr>
            <w:tcW w:w="224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6B64E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Darja Golja</w:t>
            </w:r>
          </w:p>
        </w:tc>
        <w:tc>
          <w:tcPr>
            <w:tcW w:w="285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CA302" w14:textId="77777777" w:rsidR="006E69C9" w:rsidRPr="00577077" w:rsidRDefault="002A5938" w:rsidP="006E69C9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58" w:history="1">
              <w:r w:rsidR="006E69C9" w:rsidRPr="00577077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darja.golja@zzzs.si</w:t>
              </w:r>
            </w:hyperlink>
          </w:p>
        </w:tc>
        <w:tc>
          <w:tcPr>
            <w:tcW w:w="267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640F2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05/ 33 81 291</w:t>
            </w:r>
          </w:p>
        </w:tc>
      </w:tr>
      <w:tr w:rsidR="006E69C9" w:rsidRPr="006E69C9" w14:paraId="18F484C3" w14:textId="77777777" w:rsidTr="00577077">
        <w:trPr>
          <w:trHeight w:val="615"/>
          <w:jc w:val="center"/>
        </w:trPr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50E7C" w14:textId="77777777" w:rsidR="006E69C9" w:rsidRPr="00577077" w:rsidRDefault="006E69C9" w:rsidP="006E69C9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gramStart"/>
            <w:r w:rsidRPr="005770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OE NOVO MESTO</w:t>
            </w:r>
            <w:proofErr w:type="gramEnd"/>
          </w:p>
        </w:tc>
        <w:tc>
          <w:tcPr>
            <w:tcW w:w="73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9A9F9" w14:textId="77777777" w:rsidR="006E69C9" w:rsidRPr="00577077" w:rsidRDefault="006E69C9" w:rsidP="006E69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AAA45" w14:textId="77777777" w:rsidR="006E69C9" w:rsidRPr="007158B0" w:rsidRDefault="006E69C9" w:rsidP="006E69C9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proofErr w:type="gramStart"/>
            <w:r w:rsidRPr="007158B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OE Novo mesto</w:t>
            </w:r>
            <w:proofErr w:type="gramEnd"/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2F9BA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Prešernov trg 7             8000 NOVO MESTO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31430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Jože Bobnar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A3114" w14:textId="77777777" w:rsidR="006E69C9" w:rsidRPr="00577077" w:rsidRDefault="002A5938" w:rsidP="006E69C9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59" w:history="1">
              <w:r w:rsidR="006E69C9" w:rsidRPr="00577077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joze.bobnar@zzzs.si</w:t>
              </w:r>
            </w:hyperlink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9BC95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07/ 39 33 505, 051 212 230</w:t>
            </w:r>
          </w:p>
        </w:tc>
      </w:tr>
      <w:tr w:rsidR="006E69C9" w:rsidRPr="006E69C9" w14:paraId="52943F43" w14:textId="77777777" w:rsidTr="00577077">
        <w:trPr>
          <w:trHeight w:val="48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795DE24" w14:textId="77777777" w:rsidR="006E69C9" w:rsidRPr="00577077" w:rsidRDefault="006E69C9" w:rsidP="006E69C9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B77F8D9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27AB7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Trebnje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AAF2D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Rimska c</w:t>
            </w:r>
            <w:r w:rsidR="00437B38"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esta</w:t>
            </w: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10</w:t>
            </w:r>
            <w:proofErr w:type="gramStart"/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A</w:t>
            </w:r>
            <w:proofErr w:type="gramEnd"/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                                   8210 TREBNJE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F0C05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Jože Bobnar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CD7E8" w14:textId="77777777" w:rsidR="006E69C9" w:rsidRPr="00577077" w:rsidRDefault="002A5938" w:rsidP="006E69C9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60" w:history="1">
              <w:r w:rsidR="006E69C9" w:rsidRPr="00577077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joze.bobnar@zzzs.si</w:t>
              </w:r>
            </w:hyperlink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3D30C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07/ 39 33 505, 051 212 230</w:t>
            </w:r>
          </w:p>
        </w:tc>
      </w:tr>
      <w:tr w:rsidR="006E69C9" w:rsidRPr="006E69C9" w14:paraId="40411D32" w14:textId="77777777" w:rsidTr="00577077">
        <w:trPr>
          <w:trHeight w:val="48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C4BC742" w14:textId="77777777" w:rsidR="006E69C9" w:rsidRPr="00577077" w:rsidRDefault="006E69C9" w:rsidP="006E69C9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227E141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94FE1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Črnomelj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A5FB3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Kolodvorska</w:t>
            </w:r>
            <w:r w:rsidR="00437B38"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cesta</w:t>
            </w: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17                         8340 ČRNOMELJ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644B3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Jože Bobnar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64572" w14:textId="77777777" w:rsidR="006E69C9" w:rsidRPr="00577077" w:rsidRDefault="002A5938" w:rsidP="006E69C9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61" w:history="1">
              <w:r w:rsidR="006E69C9" w:rsidRPr="00577077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joze.bobnar@zzzs.si</w:t>
              </w:r>
            </w:hyperlink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2E5A8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07/ 39 33 505, 051 212 230</w:t>
            </w:r>
          </w:p>
        </w:tc>
      </w:tr>
      <w:tr w:rsidR="006E69C9" w:rsidRPr="006E69C9" w14:paraId="5C1D39BD" w14:textId="77777777" w:rsidTr="00577077">
        <w:trPr>
          <w:trHeight w:val="495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D09E5BA" w14:textId="77777777" w:rsidR="006E69C9" w:rsidRPr="00577077" w:rsidRDefault="006E69C9" w:rsidP="006E69C9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FBECCE4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702C5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Metlika</w:t>
            </w:r>
          </w:p>
        </w:tc>
        <w:tc>
          <w:tcPr>
            <w:tcW w:w="228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22564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Naselje B</w:t>
            </w:r>
            <w:r w:rsidR="00437B38"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orisa</w:t>
            </w: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Kidriča 12                       8330 METLIKA</w:t>
            </w:r>
          </w:p>
        </w:tc>
        <w:tc>
          <w:tcPr>
            <w:tcW w:w="224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167D6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Jože Bobnar</w:t>
            </w:r>
          </w:p>
        </w:tc>
        <w:tc>
          <w:tcPr>
            <w:tcW w:w="285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955FC" w14:textId="77777777" w:rsidR="006E69C9" w:rsidRPr="00577077" w:rsidRDefault="002A5938" w:rsidP="006E69C9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62" w:history="1">
              <w:r w:rsidR="006E69C9" w:rsidRPr="00577077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joze.bobnar@zzzs.si</w:t>
              </w:r>
            </w:hyperlink>
          </w:p>
        </w:tc>
        <w:tc>
          <w:tcPr>
            <w:tcW w:w="267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464D5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07/ 39 33 505, 051 212 230</w:t>
            </w:r>
          </w:p>
        </w:tc>
      </w:tr>
      <w:tr w:rsidR="006E69C9" w:rsidRPr="006E69C9" w14:paraId="2A96563C" w14:textId="77777777" w:rsidTr="00577077">
        <w:trPr>
          <w:trHeight w:val="615"/>
          <w:jc w:val="center"/>
        </w:trPr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CDE80" w14:textId="77777777" w:rsidR="006E69C9" w:rsidRPr="00577077" w:rsidRDefault="006E69C9" w:rsidP="006E69C9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gramStart"/>
            <w:r w:rsidRPr="005770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OE RAVNE NA   KOROŠKEM</w:t>
            </w:r>
            <w:proofErr w:type="gramEnd"/>
          </w:p>
        </w:tc>
        <w:tc>
          <w:tcPr>
            <w:tcW w:w="7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0C259" w14:textId="77777777" w:rsidR="006E69C9" w:rsidRPr="00577077" w:rsidRDefault="006E69C9" w:rsidP="006E69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C8EC0" w14:textId="77777777" w:rsidR="006E69C9" w:rsidRPr="007158B0" w:rsidRDefault="006E69C9" w:rsidP="006E69C9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proofErr w:type="gramStart"/>
            <w:r w:rsidRPr="007158B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OE Ravne na Koroškem</w:t>
            </w:r>
            <w:proofErr w:type="gramEnd"/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D1AFE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Ob Suhi 11B                      2390 RAVNE NA KOROŠ</w:t>
            </w:r>
            <w:r w:rsidR="00437B38"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KEM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15871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Stanislava Škratek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ABC8C" w14:textId="77777777" w:rsidR="006E69C9" w:rsidRPr="00577077" w:rsidRDefault="002A5938" w:rsidP="006E69C9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63" w:history="1">
              <w:r w:rsidR="006E69C9" w:rsidRPr="00577077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stanislava.skratek@zzzs.si</w:t>
              </w:r>
            </w:hyperlink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003FF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02/82 10 236, 031 305 227</w:t>
            </w:r>
          </w:p>
        </w:tc>
      </w:tr>
      <w:tr w:rsidR="006E69C9" w:rsidRPr="006E69C9" w14:paraId="14B256EC" w14:textId="77777777" w:rsidTr="00577077">
        <w:trPr>
          <w:trHeight w:val="48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76F45E" w14:textId="77777777" w:rsidR="006E69C9" w:rsidRPr="00577077" w:rsidRDefault="006E69C9" w:rsidP="006E69C9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89994F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B3967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Radlje ob Dravi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5E5C2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Mariborska cesta 37                      2360 RADLJE OB DRAVI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C05F0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Zoran Breznik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CA672" w14:textId="77777777" w:rsidR="006E69C9" w:rsidRPr="00577077" w:rsidRDefault="006E69C9" w:rsidP="006E69C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77077">
              <w:rPr>
                <w:rFonts w:asciiTheme="minorHAnsi" w:hAnsiTheme="minorHAnsi" w:cstheme="minorHAnsi"/>
                <w:sz w:val="20"/>
                <w:szCs w:val="20"/>
              </w:rPr>
              <w:t>zoran.breznik@zzzs.si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A5095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03/89 81 831</w:t>
            </w:r>
          </w:p>
        </w:tc>
      </w:tr>
      <w:tr w:rsidR="006E69C9" w:rsidRPr="006E69C9" w14:paraId="1A7BE826" w14:textId="77777777" w:rsidTr="00577077">
        <w:trPr>
          <w:trHeight w:val="48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BD59B4" w14:textId="77777777" w:rsidR="006E69C9" w:rsidRPr="00577077" w:rsidRDefault="006E69C9" w:rsidP="006E69C9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270A2F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E84F6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Slovenj Gradec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FD40B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Partizanska pot 16                         2380 SLOVENJ GRADEC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67B72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Olga Čevnik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A88E5" w14:textId="77777777" w:rsidR="006E69C9" w:rsidRPr="00577077" w:rsidRDefault="006E69C9" w:rsidP="006E69C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77077">
              <w:rPr>
                <w:rFonts w:asciiTheme="minorHAnsi" w:hAnsiTheme="minorHAnsi" w:cstheme="minorHAnsi"/>
                <w:sz w:val="20"/>
                <w:szCs w:val="20"/>
              </w:rPr>
              <w:t>olga.cevnik@zzzs.si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2BA24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02/88 39 514</w:t>
            </w:r>
          </w:p>
        </w:tc>
      </w:tr>
      <w:tr w:rsidR="006E69C9" w:rsidRPr="006E69C9" w14:paraId="2560B58C" w14:textId="77777777" w:rsidTr="00577077">
        <w:trPr>
          <w:trHeight w:val="48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85B0F4" w14:textId="77777777" w:rsidR="006E69C9" w:rsidRPr="00577077" w:rsidRDefault="006E69C9" w:rsidP="006E69C9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E24E7F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A070C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Velenje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D37F1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Vodnikova c</w:t>
            </w:r>
            <w:r w:rsidR="00437B38"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esta</w:t>
            </w: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1                              3320 VELENJE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7F790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Zoran Breznik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10F14" w14:textId="77777777" w:rsidR="006E69C9" w:rsidRPr="00577077" w:rsidRDefault="006E69C9" w:rsidP="006E69C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77077">
              <w:rPr>
                <w:rFonts w:asciiTheme="minorHAnsi" w:hAnsiTheme="minorHAnsi" w:cstheme="minorHAnsi"/>
                <w:sz w:val="20"/>
                <w:szCs w:val="20"/>
              </w:rPr>
              <w:t>zoran.breznik@zzzs.si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C3BD9" w14:textId="77777777" w:rsidR="006E69C9" w:rsidRPr="00577077" w:rsidRDefault="006E69C9" w:rsidP="006E69C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03/89 81 831</w:t>
            </w:r>
          </w:p>
        </w:tc>
      </w:tr>
    </w:tbl>
    <w:p w14:paraId="0A217ACE" w14:textId="037C01FB" w:rsidR="00A553D4" w:rsidRDefault="00A553D4" w:rsidP="004E3BEA">
      <w:pPr>
        <w:widowControl w:val="0"/>
        <w:spacing w:before="240" w:after="60"/>
        <w:outlineLvl w:val="1"/>
        <w:rPr>
          <w:b/>
          <w:iCs/>
          <w:sz w:val="22"/>
          <w:szCs w:val="22"/>
          <w:lang w:eastAsia="en-US"/>
        </w:rPr>
      </w:pPr>
    </w:p>
    <w:p w14:paraId="4764AC29" w14:textId="77777777" w:rsidR="00A553D4" w:rsidRDefault="00A553D4">
      <w:pPr>
        <w:rPr>
          <w:b/>
          <w:iCs/>
          <w:sz w:val="22"/>
          <w:szCs w:val="22"/>
          <w:lang w:eastAsia="en-US"/>
        </w:rPr>
      </w:pPr>
      <w:r>
        <w:rPr>
          <w:b/>
          <w:iCs/>
          <w:sz w:val="22"/>
          <w:szCs w:val="22"/>
          <w:lang w:eastAsia="en-US"/>
        </w:rPr>
        <w:br w:type="page"/>
      </w:r>
    </w:p>
    <w:p w14:paraId="2F53FEC9" w14:textId="45D78D51" w:rsidR="00A553D4" w:rsidRDefault="00A553D4" w:rsidP="00A553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26" w:color="auto"/>
        </w:pBdr>
        <w:ind w:right="454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BB1383">
        <w:rPr>
          <w:rFonts w:asciiTheme="minorHAnsi" w:hAnsiTheme="minorHAnsi" w:cstheme="minorHAnsi"/>
          <w:b/>
          <w:color w:val="00B050"/>
          <w:sz w:val="28"/>
          <w:szCs w:val="28"/>
        </w:rPr>
        <w:lastRenderedPageBreak/>
        <w:t xml:space="preserve">SEZNAM ODGOVORNIH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OSEB IZVAJALCA</w:t>
      </w:r>
      <w:r w:rsidRPr="00BB1383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ZA KOORDINACIJO IN NADZOR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RAZKUŽEVANJA</w:t>
      </w:r>
      <w:r w:rsidRPr="00BB1383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(</w:t>
      </w:r>
      <w:r w:rsidRPr="00BB1383">
        <w:rPr>
          <w:rFonts w:asciiTheme="minorHAnsi" w:hAnsiTheme="minorHAnsi" w:cstheme="minorHAnsi"/>
          <w:b/>
          <w:color w:val="00B050"/>
          <w:sz w:val="28"/>
          <w:szCs w:val="28"/>
        </w:rPr>
        <w:t>PO LOKACIJAH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 xml:space="preserve">) </w:t>
      </w:r>
    </w:p>
    <w:p w14:paraId="446222FC" w14:textId="77777777" w:rsidR="00A553D4" w:rsidRDefault="00A553D4" w:rsidP="00A553D4">
      <w:pPr>
        <w:widowControl w:val="0"/>
        <w:spacing w:after="60"/>
        <w:outlineLvl w:val="1"/>
        <w:rPr>
          <w:b/>
          <w:iCs/>
          <w:sz w:val="22"/>
          <w:szCs w:val="22"/>
          <w:lang w:eastAsia="en-US"/>
        </w:rPr>
      </w:pPr>
    </w:p>
    <w:tbl>
      <w:tblPr>
        <w:tblW w:w="1431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53"/>
        <w:gridCol w:w="733"/>
        <w:gridCol w:w="2062"/>
        <w:gridCol w:w="2288"/>
        <w:gridCol w:w="2248"/>
        <w:gridCol w:w="2855"/>
        <w:gridCol w:w="2673"/>
      </w:tblGrid>
      <w:tr w:rsidR="00A553D4" w:rsidRPr="006E69C9" w14:paraId="60E02E3D" w14:textId="77777777" w:rsidTr="00A553D4">
        <w:trPr>
          <w:trHeight w:val="615"/>
          <w:jc w:val="center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C6E6A2"/>
            <w:vAlign w:val="center"/>
            <w:hideMark/>
          </w:tcPr>
          <w:p w14:paraId="03E4FFB5" w14:textId="77777777" w:rsidR="00A553D4" w:rsidRPr="006E69C9" w:rsidRDefault="00A553D4" w:rsidP="00A553D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E69C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Organizacijska enota ZZZS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6E6A2"/>
            <w:vAlign w:val="center"/>
            <w:hideMark/>
          </w:tcPr>
          <w:p w14:paraId="03327449" w14:textId="77777777" w:rsidR="00A553D4" w:rsidRPr="006E69C9" w:rsidRDefault="00A553D4" w:rsidP="00A553D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E69C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Št. sklopa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6E6A2"/>
            <w:vAlign w:val="center"/>
            <w:hideMark/>
          </w:tcPr>
          <w:p w14:paraId="41A3CA78" w14:textId="77777777" w:rsidR="00A553D4" w:rsidRPr="006E69C9" w:rsidRDefault="00A553D4" w:rsidP="00A553D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E69C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Poslovni objekt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6E6A2"/>
            <w:vAlign w:val="center"/>
            <w:hideMark/>
          </w:tcPr>
          <w:p w14:paraId="439B2F0B" w14:textId="77777777" w:rsidR="00A553D4" w:rsidRPr="006E69C9" w:rsidRDefault="00A553D4" w:rsidP="00A553D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E69C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Naslov</w:t>
            </w:r>
          </w:p>
        </w:tc>
        <w:tc>
          <w:tcPr>
            <w:tcW w:w="224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6E6A2"/>
            <w:vAlign w:val="center"/>
            <w:hideMark/>
          </w:tcPr>
          <w:p w14:paraId="3368947C" w14:textId="77777777" w:rsidR="00A553D4" w:rsidRPr="006E69C9" w:rsidRDefault="00A553D4" w:rsidP="00A553D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E69C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Ime in priimek ODGOVORNE OSEBE</w:t>
            </w:r>
          </w:p>
        </w:tc>
        <w:tc>
          <w:tcPr>
            <w:tcW w:w="2855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6E6A2"/>
            <w:vAlign w:val="center"/>
            <w:hideMark/>
          </w:tcPr>
          <w:p w14:paraId="4E152A91" w14:textId="77777777" w:rsidR="00A553D4" w:rsidRPr="006E69C9" w:rsidRDefault="00A553D4" w:rsidP="00A553D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E69C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e-naslov</w:t>
            </w: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C6E6A2"/>
            <w:vAlign w:val="center"/>
            <w:hideMark/>
          </w:tcPr>
          <w:p w14:paraId="1D0EEE7F" w14:textId="77777777" w:rsidR="00A553D4" w:rsidRPr="006E69C9" w:rsidRDefault="00A553D4" w:rsidP="00A553D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E69C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Telefon</w:t>
            </w:r>
          </w:p>
        </w:tc>
      </w:tr>
      <w:tr w:rsidR="00A553D4" w:rsidRPr="006E69C9" w14:paraId="6D6D7526" w14:textId="77777777" w:rsidTr="00A553D4">
        <w:trPr>
          <w:trHeight w:val="915"/>
          <w:jc w:val="center"/>
        </w:trPr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ACB88" w14:textId="77777777" w:rsidR="00A553D4" w:rsidRPr="00577077" w:rsidRDefault="00A553D4" w:rsidP="00A553D4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OE CELJE</w:t>
            </w:r>
          </w:p>
        </w:tc>
        <w:tc>
          <w:tcPr>
            <w:tcW w:w="73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ECD11" w14:textId="77777777" w:rsidR="00A553D4" w:rsidRPr="00577077" w:rsidRDefault="00A553D4" w:rsidP="00A553D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DC28C" w14:textId="77777777" w:rsidR="00A553D4" w:rsidRPr="007158B0" w:rsidRDefault="00A553D4" w:rsidP="00A553D4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158B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OE Celje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D1F44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Gregorčičeva ulica 5</w:t>
            </w:r>
            <w:proofErr w:type="gramStart"/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</w:t>
            </w:r>
            <w:proofErr w:type="gramEnd"/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           3000 CELJE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56C91" w14:textId="25D80D3D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2A9B5" w14:textId="577104F5" w:rsidR="00A553D4" w:rsidRPr="00577077" w:rsidRDefault="00A553D4" w:rsidP="00A553D4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52C9E" w14:textId="79554625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A553D4" w:rsidRPr="006E69C9" w14:paraId="3BCB841B" w14:textId="77777777" w:rsidTr="00A553D4">
        <w:trPr>
          <w:trHeight w:val="48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B342526" w14:textId="77777777" w:rsidR="00A553D4" w:rsidRPr="00577077" w:rsidRDefault="00A553D4" w:rsidP="00A553D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A81DD79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A4D6A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Laško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8A8E9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Kidričeva ulica 5                                3270 LAŠKO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4BE79" w14:textId="66992A9A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BFAE7" w14:textId="1BFA2639" w:rsidR="00A553D4" w:rsidRPr="00577077" w:rsidRDefault="00A553D4" w:rsidP="00A553D4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54CAD" w14:textId="6C8095A7" w:rsidR="00A553D4" w:rsidRPr="00577077" w:rsidRDefault="00A553D4" w:rsidP="00A553D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53D4" w:rsidRPr="006E69C9" w14:paraId="0050677C" w14:textId="77777777" w:rsidTr="00A553D4">
        <w:trPr>
          <w:trHeight w:val="48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997D202" w14:textId="77777777" w:rsidR="00A553D4" w:rsidRPr="00577077" w:rsidRDefault="00A553D4" w:rsidP="00A553D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060542C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9CD5D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Slovenske Konjice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8372A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Mestni trg 17                                3210 </w:t>
            </w:r>
            <w:proofErr w:type="gramStart"/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SLOVENSKE  </w:t>
            </w:r>
            <w:proofErr w:type="gramEnd"/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KONJICE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8F996" w14:textId="627362D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BB339" w14:textId="47BAC063" w:rsidR="00A553D4" w:rsidRPr="00577077" w:rsidRDefault="00A553D4" w:rsidP="00A553D4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799B4" w14:textId="1D04443E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A553D4" w:rsidRPr="006E69C9" w14:paraId="33224D97" w14:textId="77777777" w:rsidTr="00A553D4">
        <w:trPr>
          <w:trHeight w:val="48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79EB267" w14:textId="77777777" w:rsidR="00A553D4" w:rsidRPr="00577077" w:rsidRDefault="00A553D4" w:rsidP="00A553D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E2ECF4C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3491D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Šentjur pri Celju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8A159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Mestni trg 2                                    3230 ŠENTJUR PRI CELJU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29591" w14:textId="05FF278D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0CB64" w14:textId="471EDC88" w:rsidR="00A553D4" w:rsidRPr="00577077" w:rsidRDefault="00A553D4" w:rsidP="00A553D4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7B4DD" w14:textId="7FA3B9E1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A553D4" w:rsidRPr="006E69C9" w14:paraId="051B8FC6" w14:textId="77777777" w:rsidTr="00A553D4">
        <w:trPr>
          <w:trHeight w:val="48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6076263" w14:textId="77777777" w:rsidR="00A553D4" w:rsidRPr="00577077" w:rsidRDefault="00A553D4" w:rsidP="00A553D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4564336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D40E4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Šmarje pri Jelšah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F2F3D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Rogaška cesta 25                                     3240 </w:t>
            </w:r>
            <w:proofErr w:type="gramStart"/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ŠMARJE PRI JELŠAH</w:t>
            </w:r>
            <w:proofErr w:type="gramEnd"/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40AC8" w14:textId="24F078A5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E6968" w14:textId="273E87E7" w:rsidR="00A553D4" w:rsidRPr="00577077" w:rsidRDefault="00A553D4" w:rsidP="00A553D4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E90F2" w14:textId="289CED0B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A553D4" w:rsidRPr="006E69C9" w14:paraId="4FCDD7F1" w14:textId="77777777" w:rsidTr="00A553D4">
        <w:trPr>
          <w:trHeight w:val="495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D675C26" w14:textId="77777777" w:rsidR="00A553D4" w:rsidRPr="00577077" w:rsidRDefault="00A553D4" w:rsidP="00A553D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146E0A4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4CE51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Žalec</w:t>
            </w:r>
          </w:p>
        </w:tc>
        <w:tc>
          <w:tcPr>
            <w:tcW w:w="2288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BD1FE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Šlandrov trg 7                              3310 ŽALEC</w:t>
            </w:r>
          </w:p>
        </w:tc>
        <w:tc>
          <w:tcPr>
            <w:tcW w:w="2248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3CB93" w14:textId="15AF0E05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5991F" w14:textId="18D099F5" w:rsidR="00A553D4" w:rsidRPr="00577077" w:rsidRDefault="00A553D4" w:rsidP="00A553D4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0287C" w14:textId="38510F9C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A553D4" w:rsidRPr="006E69C9" w14:paraId="6AEED6AE" w14:textId="77777777" w:rsidTr="00A553D4">
        <w:trPr>
          <w:trHeight w:val="615"/>
          <w:jc w:val="center"/>
        </w:trPr>
        <w:tc>
          <w:tcPr>
            <w:tcW w:w="1453" w:type="dxa"/>
            <w:vMerge w:val="restart"/>
            <w:tcBorders>
              <w:top w:val="doub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2098D" w14:textId="77777777" w:rsidR="00A553D4" w:rsidRPr="00577077" w:rsidRDefault="00A553D4" w:rsidP="00A553D4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gramStart"/>
            <w:r w:rsidRPr="005770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OE  </w:t>
            </w:r>
            <w:proofErr w:type="gramEnd"/>
            <w:r w:rsidRPr="005770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KOPER </w:t>
            </w:r>
          </w:p>
        </w:tc>
        <w:tc>
          <w:tcPr>
            <w:tcW w:w="733" w:type="dxa"/>
            <w:vMerge w:val="restart"/>
            <w:tcBorders>
              <w:top w:val="doub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52743" w14:textId="77777777" w:rsidR="00A553D4" w:rsidRPr="00577077" w:rsidRDefault="00A553D4" w:rsidP="00A553D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6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0024B" w14:textId="77777777" w:rsidR="00A553D4" w:rsidRPr="007158B0" w:rsidRDefault="00A553D4" w:rsidP="00A553D4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158B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OE Koper</w:t>
            </w:r>
          </w:p>
        </w:tc>
        <w:tc>
          <w:tcPr>
            <w:tcW w:w="228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4BFA1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Martinčev trg 2             6000 KOPER</w:t>
            </w:r>
          </w:p>
        </w:tc>
        <w:tc>
          <w:tcPr>
            <w:tcW w:w="224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848CD" w14:textId="5066186A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85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D949F" w14:textId="23FA323D" w:rsidR="00A553D4" w:rsidRPr="00577077" w:rsidRDefault="00A553D4" w:rsidP="00A553D4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2673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B81C9" w14:textId="77B98A43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A553D4" w:rsidRPr="006E69C9" w14:paraId="373F83B7" w14:textId="77777777" w:rsidTr="00A553D4">
        <w:trPr>
          <w:trHeight w:val="48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7AEC92B" w14:textId="77777777" w:rsidR="00A553D4" w:rsidRPr="00577077" w:rsidRDefault="00A553D4" w:rsidP="00A553D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7686F7B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99B00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Ilirska Bistrica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C1643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Bazoviška cesta 25</w:t>
            </w:r>
            <w:proofErr w:type="gramStart"/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A</w:t>
            </w:r>
            <w:proofErr w:type="gramEnd"/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                    6250 ILIRSKA BISTRICA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EB1DA" w14:textId="016AD981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9C3CC" w14:textId="205BEB9E" w:rsidR="00A553D4" w:rsidRPr="00577077" w:rsidRDefault="00A553D4" w:rsidP="00A553D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94D82" w14:textId="77C37492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A553D4" w:rsidRPr="006E69C9" w14:paraId="3F2570A7" w14:textId="77777777" w:rsidTr="00A553D4">
        <w:trPr>
          <w:trHeight w:val="48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AACD754" w14:textId="77777777" w:rsidR="00A553D4" w:rsidRPr="00577077" w:rsidRDefault="00A553D4" w:rsidP="00A553D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3CD6ECE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0C501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Izola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28E0F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Oktobrske revolucije 11         6310 IZOLA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08EFE" w14:textId="50BD2BEF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A934C" w14:textId="1C7F0A5C" w:rsidR="00A553D4" w:rsidRPr="00577077" w:rsidRDefault="00A553D4" w:rsidP="00A553D4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1891A" w14:textId="7B26D9D0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A553D4" w:rsidRPr="006E69C9" w14:paraId="384D27CE" w14:textId="77777777" w:rsidTr="00A553D4">
        <w:trPr>
          <w:trHeight w:val="48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A5F9814" w14:textId="77777777" w:rsidR="00A553D4" w:rsidRPr="00577077" w:rsidRDefault="00A553D4" w:rsidP="00A553D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059EFD6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2C3E6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Piran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2429F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Obala 114                                        6320 PORTOROŽ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28F2D" w14:textId="27730960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B7AC8" w14:textId="5997966F" w:rsidR="00A553D4" w:rsidRPr="00577077" w:rsidRDefault="00A553D4" w:rsidP="00A553D4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21570" w14:textId="044B58BA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A553D4" w:rsidRPr="006E69C9" w14:paraId="056FB375" w14:textId="77777777" w:rsidTr="00A553D4">
        <w:trPr>
          <w:trHeight w:val="495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2FCD392" w14:textId="77777777" w:rsidR="00A553D4" w:rsidRPr="00577077" w:rsidRDefault="00A553D4" w:rsidP="00A553D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84D3153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A1A38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Sežana</w:t>
            </w:r>
          </w:p>
        </w:tc>
        <w:tc>
          <w:tcPr>
            <w:tcW w:w="228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C9162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Partizanska cesta 66D                                        6210 SEŽANA</w:t>
            </w:r>
          </w:p>
        </w:tc>
        <w:tc>
          <w:tcPr>
            <w:tcW w:w="224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261E6" w14:textId="34FE8796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293C9" w14:textId="1AF7F1A8" w:rsidR="00A553D4" w:rsidRPr="00577077" w:rsidRDefault="00A553D4" w:rsidP="00A553D4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C810E" w14:textId="033B74AE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A553D4" w:rsidRPr="006E69C9" w14:paraId="034C654E" w14:textId="77777777" w:rsidTr="00A553D4">
        <w:trPr>
          <w:trHeight w:val="615"/>
          <w:jc w:val="center"/>
        </w:trPr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439EA" w14:textId="77777777" w:rsidR="00A553D4" w:rsidRPr="00577077" w:rsidRDefault="00A553D4" w:rsidP="00A553D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OE KRANJ</w:t>
            </w:r>
          </w:p>
        </w:tc>
        <w:tc>
          <w:tcPr>
            <w:tcW w:w="73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E9881" w14:textId="77777777" w:rsidR="00A553D4" w:rsidRPr="00577077" w:rsidRDefault="00A553D4" w:rsidP="00A553D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D662D" w14:textId="77777777" w:rsidR="00A553D4" w:rsidRPr="007158B0" w:rsidRDefault="00A553D4" w:rsidP="00A553D4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158B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OE Kranj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5B9F7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Zlato polje</w:t>
            </w:r>
            <w:proofErr w:type="gramEnd"/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2                   4000 KRANJ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C2EF9" w14:textId="3906F223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2ABB2" w14:textId="7199EC30" w:rsidR="00A553D4" w:rsidRPr="00577077" w:rsidRDefault="00A553D4" w:rsidP="00A553D4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1B011" w14:textId="23A44FE6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A553D4" w:rsidRPr="006E69C9" w14:paraId="77F401DD" w14:textId="77777777" w:rsidTr="00A553D4">
        <w:trPr>
          <w:trHeight w:val="48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4D70EBF" w14:textId="77777777" w:rsidR="00A553D4" w:rsidRPr="00577077" w:rsidRDefault="00A553D4" w:rsidP="00A553D4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95D6BB6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A0A0C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Jesenice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03B88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Cesta maršala Tita 78                                 4270 JESENICE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8D40E" w14:textId="1F4D35DD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BFC78" w14:textId="1396E7F4" w:rsidR="00A553D4" w:rsidRPr="00577077" w:rsidRDefault="00A553D4" w:rsidP="00A553D4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16A34" w14:textId="5A83F690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A553D4" w:rsidRPr="006E69C9" w14:paraId="1EE7C3CF" w14:textId="77777777" w:rsidTr="00A553D4">
        <w:trPr>
          <w:trHeight w:val="48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6F8653B" w14:textId="77777777" w:rsidR="00A553D4" w:rsidRPr="00577077" w:rsidRDefault="00A553D4" w:rsidP="00A553D4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25082A4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0B13C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Radovljica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C149A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Kranjska cesta 13                           4240 RADOVLJICA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F2E8F" w14:textId="260CC983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A2340" w14:textId="675AEB96" w:rsidR="00A553D4" w:rsidRPr="00577077" w:rsidRDefault="00A553D4" w:rsidP="00A553D4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73F65" w14:textId="701817EE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A553D4" w:rsidRPr="006E69C9" w14:paraId="7DC947F5" w14:textId="77777777" w:rsidTr="00A553D4">
        <w:trPr>
          <w:trHeight w:val="48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C4FA5EE" w14:textId="77777777" w:rsidR="00A553D4" w:rsidRPr="00577077" w:rsidRDefault="00A553D4" w:rsidP="00A553D4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69D6B1C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2EE3B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Škofja Loka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A3E34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gramStart"/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Stara cesta</w:t>
            </w:r>
            <w:proofErr w:type="gramEnd"/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10                                 4220 ŠKOFJA LOKA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1129B" w14:textId="03F2EF52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38340" w14:textId="1BD2E048" w:rsidR="00A553D4" w:rsidRPr="00577077" w:rsidRDefault="00A553D4" w:rsidP="00A553D4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EF7E7" w14:textId="0D088B40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A553D4" w:rsidRPr="006E69C9" w14:paraId="6FC26316" w14:textId="77777777" w:rsidTr="00A553D4">
        <w:trPr>
          <w:trHeight w:val="495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DDA89B3" w14:textId="77777777" w:rsidR="00A553D4" w:rsidRPr="00577077" w:rsidRDefault="00A553D4" w:rsidP="00A553D4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3E17012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5266C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Tržič</w:t>
            </w:r>
          </w:p>
        </w:tc>
        <w:tc>
          <w:tcPr>
            <w:tcW w:w="228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FECCD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Blejska cesta 10                          4290 TRŽIČ</w:t>
            </w:r>
          </w:p>
        </w:tc>
        <w:tc>
          <w:tcPr>
            <w:tcW w:w="224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C6011" w14:textId="75F20F9D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E6616" w14:textId="6BECC943" w:rsidR="00A553D4" w:rsidRPr="00577077" w:rsidRDefault="00A553D4" w:rsidP="00A553D4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F21D9" w14:textId="19D3C301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A553D4" w:rsidRPr="006E69C9" w14:paraId="73876E6E" w14:textId="77777777" w:rsidTr="00A553D4">
        <w:trPr>
          <w:trHeight w:val="615"/>
          <w:jc w:val="center"/>
        </w:trPr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03A82" w14:textId="77777777" w:rsidR="00A553D4" w:rsidRPr="00577077" w:rsidRDefault="00A553D4" w:rsidP="00A553D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OE KRŠKO </w:t>
            </w:r>
          </w:p>
        </w:tc>
        <w:tc>
          <w:tcPr>
            <w:tcW w:w="73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135E9" w14:textId="77777777" w:rsidR="00A553D4" w:rsidRPr="00577077" w:rsidRDefault="00A553D4" w:rsidP="00A553D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E1DB0" w14:textId="77777777" w:rsidR="00A553D4" w:rsidRPr="007158B0" w:rsidRDefault="00A553D4" w:rsidP="00A553D4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158B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OE Krško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5AE1A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Bohoričeva ulica 9                   8270 KRŠKO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4C1A9" w14:textId="16EC5164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63C4C" w14:textId="6457C9F9" w:rsidR="00A553D4" w:rsidRPr="00577077" w:rsidRDefault="00A553D4" w:rsidP="00A553D4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41507" w14:textId="624DF909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A553D4" w:rsidRPr="006E69C9" w14:paraId="29D16E89" w14:textId="77777777" w:rsidTr="00A553D4">
        <w:trPr>
          <w:trHeight w:val="48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DA45757" w14:textId="77777777" w:rsidR="00A553D4" w:rsidRPr="00577077" w:rsidRDefault="00A553D4" w:rsidP="00A553D4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4B7754E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BFCDD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Sevnica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087B9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Trg svobode 12                         8290 SEVNICA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38B18" w14:textId="36041459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BC4C0" w14:textId="790AFFCB" w:rsidR="00A553D4" w:rsidRPr="00577077" w:rsidRDefault="00A553D4" w:rsidP="00A553D4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7D9F6" w14:textId="02FB2D71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A553D4" w:rsidRPr="006E69C9" w14:paraId="5F670599" w14:textId="77777777" w:rsidTr="00A553D4">
        <w:trPr>
          <w:trHeight w:val="495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28A5223" w14:textId="77777777" w:rsidR="00A553D4" w:rsidRPr="00577077" w:rsidRDefault="00A553D4" w:rsidP="00A553D4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F7DF6C8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15057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Brežice</w:t>
            </w:r>
          </w:p>
        </w:tc>
        <w:tc>
          <w:tcPr>
            <w:tcW w:w="228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3F2D8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Trdinova ulica 1                                         8250 BREŽICE</w:t>
            </w:r>
          </w:p>
        </w:tc>
        <w:tc>
          <w:tcPr>
            <w:tcW w:w="224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82F1F" w14:textId="721FE960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48C68" w14:textId="2B9AF118" w:rsidR="00A553D4" w:rsidRPr="00577077" w:rsidRDefault="00A553D4" w:rsidP="00A553D4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B4AF2" w14:textId="558D5FA4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A553D4" w:rsidRPr="006E69C9" w14:paraId="73DB2961" w14:textId="77777777" w:rsidTr="00A553D4">
        <w:trPr>
          <w:trHeight w:val="615"/>
          <w:jc w:val="center"/>
        </w:trPr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E96C7" w14:textId="77777777" w:rsidR="00A553D4" w:rsidRPr="00577077" w:rsidRDefault="00A553D4" w:rsidP="00A553D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OE LJUBLJANA</w:t>
            </w:r>
          </w:p>
        </w:tc>
        <w:tc>
          <w:tcPr>
            <w:tcW w:w="73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AFBC0" w14:textId="77777777" w:rsidR="00A553D4" w:rsidRPr="00577077" w:rsidRDefault="00A553D4" w:rsidP="00A553D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8DC13" w14:textId="77777777" w:rsidR="00A553D4" w:rsidRPr="007158B0" w:rsidRDefault="00A553D4" w:rsidP="00A553D4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158B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OE Ljubljana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FB152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Miklošičeva cesta 24                 1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000</w:t>
            </w: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LJUBLJANA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5EAE3" w14:textId="171AF51E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0C15D" w14:textId="05E757AB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76B47" w14:textId="4D4908E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A553D4" w:rsidRPr="006E69C9" w14:paraId="4C89C471" w14:textId="77777777" w:rsidTr="00A553D4">
        <w:trPr>
          <w:trHeight w:val="60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9CF5CFC" w14:textId="77777777" w:rsidR="00A553D4" w:rsidRPr="00577077" w:rsidRDefault="00A553D4" w:rsidP="00A553D4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32EF501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A0FD1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OE Ljubljana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D8058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Mala ulica 3                    1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000</w:t>
            </w: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LJUBLJANA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CF928" w14:textId="4725AE3B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F431B" w14:textId="5735D47D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E38E8" w14:textId="003A4A02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A553D4" w:rsidRPr="006E69C9" w14:paraId="3849697B" w14:textId="77777777" w:rsidTr="00A553D4">
        <w:trPr>
          <w:trHeight w:val="48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C420AAD" w14:textId="77777777" w:rsidR="00A553D4" w:rsidRPr="00577077" w:rsidRDefault="00A553D4" w:rsidP="00A553D4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CA070B4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08BC5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Cerknica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EF170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Partizanska cesta 2</w:t>
            </w:r>
            <w:proofErr w:type="gramStart"/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A</w:t>
            </w:r>
            <w:proofErr w:type="gramEnd"/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                  1380 CERKNICA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12C9B" w14:textId="39AA5DA2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904C1" w14:textId="2A69D8AE" w:rsidR="00A553D4" w:rsidRPr="00577077" w:rsidRDefault="00A553D4" w:rsidP="00A553D4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86722" w14:textId="0B99E81A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A553D4" w:rsidRPr="006E69C9" w14:paraId="73C7F1BB" w14:textId="77777777" w:rsidTr="00A553D4">
        <w:trPr>
          <w:trHeight w:val="48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3605D43" w14:textId="77777777" w:rsidR="00A553D4" w:rsidRPr="00577077" w:rsidRDefault="00A553D4" w:rsidP="00A553D4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2E6BB6A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0B6E2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Idrija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4F317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Kosovelova ulica 8                                5280 IDRIJA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E7DEA" w14:textId="34A758C8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15B91" w14:textId="69B089E7" w:rsidR="00A553D4" w:rsidRPr="00577077" w:rsidRDefault="00A553D4" w:rsidP="00A553D4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29056" w14:textId="57D6E232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A553D4" w:rsidRPr="006E69C9" w14:paraId="6324E285" w14:textId="77777777" w:rsidTr="00A553D4">
        <w:trPr>
          <w:trHeight w:val="48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8917F81" w14:textId="77777777" w:rsidR="00A553D4" w:rsidRPr="00577077" w:rsidRDefault="00A553D4" w:rsidP="00A553D4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0D55958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16ADE" w14:textId="77777777" w:rsidR="00A553D4" w:rsidRPr="00577077" w:rsidRDefault="00A553D4" w:rsidP="00A553D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sz w:val="18"/>
                <w:szCs w:val="18"/>
              </w:rPr>
              <w:t>Izpostava Vrhnika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DC80D" w14:textId="77777777" w:rsidR="00A553D4" w:rsidRPr="00577077" w:rsidRDefault="00A553D4" w:rsidP="00A553D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sz w:val="18"/>
                <w:szCs w:val="18"/>
              </w:rPr>
              <w:t>Trg Karla Grabeljška 1               1360 VRHNIKA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068DF" w14:textId="024C273A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41E29" w14:textId="5E9B2E4D" w:rsidR="00A553D4" w:rsidRPr="00577077" w:rsidRDefault="00A553D4" w:rsidP="00A553D4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5DB25" w14:textId="1305BFC9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A553D4" w:rsidRPr="006E69C9" w14:paraId="0D6C67A0" w14:textId="77777777" w:rsidTr="00A553D4">
        <w:trPr>
          <w:trHeight w:val="48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912FE7B" w14:textId="77777777" w:rsidR="00A553D4" w:rsidRPr="00577077" w:rsidRDefault="00A553D4" w:rsidP="00A553D4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8B97952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000F3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Domžale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15307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Ljubljanska cesta 70                       1230 DOMŽALE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B0AD6" w14:textId="2AA067F6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B7EAC" w14:textId="400F6B9E" w:rsidR="00A553D4" w:rsidRPr="00577077" w:rsidRDefault="00A553D4" w:rsidP="00A553D4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7588A" w14:textId="3E899B16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A553D4" w:rsidRPr="006E69C9" w14:paraId="21E29BBB" w14:textId="77777777" w:rsidTr="00A553D4">
        <w:trPr>
          <w:trHeight w:val="48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2D00F2A" w14:textId="77777777" w:rsidR="00A553D4" w:rsidRPr="00577077" w:rsidRDefault="00A553D4" w:rsidP="00A553D4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2E26DE9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F7190" w14:textId="77777777" w:rsidR="00A553D4" w:rsidRPr="00577077" w:rsidRDefault="00A553D4" w:rsidP="00A553D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sz w:val="18"/>
                <w:szCs w:val="18"/>
              </w:rPr>
              <w:t>Izpostava Grosuplje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48D10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Kolodvorska cesta 4                               1290 GROSUPLJE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459EE" w14:textId="67511774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AE55D" w14:textId="1A165F42" w:rsidR="00A553D4" w:rsidRPr="00577077" w:rsidRDefault="00A553D4" w:rsidP="00A553D4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DFBD4" w14:textId="66C120DB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A553D4" w:rsidRPr="006E69C9" w14:paraId="209FEBD4" w14:textId="77777777" w:rsidTr="00A553D4">
        <w:trPr>
          <w:trHeight w:val="48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D7D12C1" w14:textId="77777777" w:rsidR="00A553D4" w:rsidRPr="00577077" w:rsidRDefault="00A553D4" w:rsidP="00A553D4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2453AFA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43987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Kamnik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FA611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Ljubljanska cesta 1                                    1241 KAMNIK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2B298" w14:textId="711CD7C1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A3196" w14:textId="1A956A54" w:rsidR="00A553D4" w:rsidRPr="00577077" w:rsidRDefault="00A553D4" w:rsidP="00A553D4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CFC17" w14:textId="2CFDAAFD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A553D4" w:rsidRPr="006E69C9" w14:paraId="77711AE6" w14:textId="77777777" w:rsidTr="00A553D4">
        <w:trPr>
          <w:trHeight w:val="60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226E5F4" w14:textId="77777777" w:rsidR="00A553D4" w:rsidRPr="00577077" w:rsidRDefault="00A553D4" w:rsidP="00A553D4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950957D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399B4" w14:textId="77777777" w:rsidR="00A553D4" w:rsidRPr="00577077" w:rsidRDefault="00A553D4" w:rsidP="00A553D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sz w:val="18"/>
                <w:szCs w:val="18"/>
              </w:rPr>
              <w:t>Izpostava Hrastnik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C5832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Log 10                                              1430 HRASTNIK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04CC8" w14:textId="1B45B758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E6D98" w14:textId="31BC2E37" w:rsidR="00A553D4" w:rsidRPr="00577077" w:rsidRDefault="00A553D4" w:rsidP="00A553D4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F515C" w14:textId="7A8DECA3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A553D4" w:rsidRPr="006E69C9" w14:paraId="39B0FDDA" w14:textId="77777777" w:rsidTr="00A553D4">
        <w:trPr>
          <w:trHeight w:val="48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921D9A6" w14:textId="77777777" w:rsidR="00A553D4" w:rsidRPr="00577077" w:rsidRDefault="00A553D4" w:rsidP="00A553D4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2A784F4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461B3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Litija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500CB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Ponoviška cesta 3                                  1270 LITIJA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C53BF" w14:textId="05FE53E0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5A4B9" w14:textId="37C1198F" w:rsidR="00A553D4" w:rsidRPr="00577077" w:rsidRDefault="00A553D4" w:rsidP="00A553D4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D1AFC" w14:textId="5C9769C2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A553D4" w:rsidRPr="006E69C9" w14:paraId="3A239BBC" w14:textId="77777777" w:rsidTr="00A553D4">
        <w:trPr>
          <w:trHeight w:val="48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60778E6" w14:textId="77777777" w:rsidR="00A553D4" w:rsidRPr="00577077" w:rsidRDefault="00A553D4" w:rsidP="00A553D4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7B5EE30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F9117" w14:textId="77777777" w:rsidR="00A553D4" w:rsidRPr="00577077" w:rsidRDefault="00A553D4" w:rsidP="00A553D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sz w:val="18"/>
                <w:szCs w:val="18"/>
              </w:rPr>
              <w:t>Izpostava Kočevje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DD754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Ljubljanska cesta 25                       1330 KOČEVJE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A7F4B" w14:textId="16A7936B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2288D" w14:textId="3F07507D" w:rsidR="00A553D4" w:rsidRPr="00577077" w:rsidRDefault="00A553D4" w:rsidP="00A553D4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A8DED" w14:textId="08E47273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A553D4" w:rsidRPr="006E69C9" w14:paraId="1952EAC8" w14:textId="77777777" w:rsidTr="00A553D4">
        <w:trPr>
          <w:trHeight w:val="48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31A3E96" w14:textId="77777777" w:rsidR="00A553D4" w:rsidRPr="00577077" w:rsidRDefault="00A553D4" w:rsidP="00A553D4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0DFB851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EBB44" w14:textId="77777777" w:rsidR="00A553D4" w:rsidRPr="00577077" w:rsidRDefault="00A553D4" w:rsidP="00A553D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sz w:val="18"/>
                <w:szCs w:val="18"/>
              </w:rPr>
              <w:t>Izpostava Ribnica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30740" w14:textId="77777777" w:rsidR="00A553D4" w:rsidRPr="00577077" w:rsidRDefault="00A553D4" w:rsidP="00A553D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sz w:val="18"/>
                <w:szCs w:val="18"/>
              </w:rPr>
              <w:t>Majnikova ulica 1                                1310 RIBNICA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A2380" w14:textId="635AE59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0CC00" w14:textId="69BF1A25" w:rsidR="00A553D4" w:rsidRPr="00577077" w:rsidRDefault="00A553D4" w:rsidP="00A553D4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F086C" w14:textId="35CF38B4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A553D4" w:rsidRPr="006E69C9" w14:paraId="66214E6D" w14:textId="77777777" w:rsidTr="00A553D4">
        <w:trPr>
          <w:trHeight w:val="60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D05C271" w14:textId="77777777" w:rsidR="00A553D4" w:rsidRPr="00577077" w:rsidRDefault="00A553D4" w:rsidP="00A553D4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1011CFB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177F1" w14:textId="77777777" w:rsidR="00A553D4" w:rsidRPr="00577077" w:rsidRDefault="00A553D4" w:rsidP="00A553D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sz w:val="18"/>
                <w:szCs w:val="18"/>
              </w:rPr>
              <w:t>Izpostava Trbovlje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31936" w14:textId="77777777" w:rsidR="00A553D4" w:rsidRPr="00577077" w:rsidRDefault="00A553D4" w:rsidP="00A553D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sz w:val="18"/>
                <w:szCs w:val="18"/>
              </w:rPr>
              <w:t>Mestni trg 5</w:t>
            </w:r>
            <w:proofErr w:type="gramStart"/>
            <w:r w:rsidRPr="00577077"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proofErr w:type="gramEnd"/>
            <w:r w:rsidRPr="00577077">
              <w:rPr>
                <w:rFonts w:asciiTheme="minorHAnsi" w:hAnsiTheme="minorHAnsi" w:cstheme="minorHAnsi"/>
                <w:sz w:val="18"/>
                <w:szCs w:val="18"/>
              </w:rPr>
              <w:t xml:space="preserve">                                  1420 TRBOVLJE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B2EF5" w14:textId="056B86BD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53251" w14:textId="3658BD86" w:rsidR="00A553D4" w:rsidRPr="00577077" w:rsidRDefault="00A553D4" w:rsidP="00A553D4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80194" w14:textId="3126BE21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A553D4" w:rsidRPr="006E69C9" w14:paraId="6969FD9E" w14:textId="77777777" w:rsidTr="00A553D4">
        <w:trPr>
          <w:trHeight w:val="615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6CA8643" w14:textId="77777777" w:rsidR="00A553D4" w:rsidRPr="00577077" w:rsidRDefault="00A553D4" w:rsidP="00A553D4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28D89F0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18E9C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Zagorje ob Savi</w:t>
            </w:r>
          </w:p>
        </w:tc>
        <w:tc>
          <w:tcPr>
            <w:tcW w:w="228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8C905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Cesta Borisa Kidriča 2             1410 ZAGORJE OB SAVI</w:t>
            </w:r>
          </w:p>
        </w:tc>
        <w:tc>
          <w:tcPr>
            <w:tcW w:w="224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49031" w14:textId="3B7FEBC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C9DAA" w14:textId="2DCA0DCB" w:rsidR="00A553D4" w:rsidRPr="00577077" w:rsidRDefault="00A553D4" w:rsidP="00A553D4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51F5" w14:textId="091CB7F6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A553D4" w:rsidRPr="006E69C9" w14:paraId="0553F450" w14:textId="77777777" w:rsidTr="00A553D4">
        <w:trPr>
          <w:trHeight w:val="615"/>
          <w:jc w:val="center"/>
        </w:trPr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37988" w14:textId="77777777" w:rsidR="00A553D4" w:rsidRPr="00577077" w:rsidRDefault="00A553D4" w:rsidP="00A553D4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OE MARIBOR</w:t>
            </w:r>
          </w:p>
        </w:tc>
        <w:tc>
          <w:tcPr>
            <w:tcW w:w="73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A15CC" w14:textId="77777777" w:rsidR="00A553D4" w:rsidRPr="00577077" w:rsidRDefault="00A553D4" w:rsidP="00A553D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30037" w14:textId="77777777" w:rsidR="00A553D4" w:rsidRPr="007158B0" w:rsidRDefault="00A553D4" w:rsidP="00A553D4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158B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OE Maribor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BEDF0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Sodna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ulica </w:t>
            </w: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15                                2000 MARIBOR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CD41" w14:textId="2061C1A3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628E2" w14:textId="4D285C17" w:rsidR="00A553D4" w:rsidRPr="00577077" w:rsidRDefault="00A553D4" w:rsidP="00A553D4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B19A7" w14:textId="358512A0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A553D4" w:rsidRPr="006E69C9" w14:paraId="15C89FC4" w14:textId="77777777" w:rsidTr="00A553D4">
        <w:trPr>
          <w:trHeight w:val="48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0D04FF9" w14:textId="77777777" w:rsidR="00A553D4" w:rsidRPr="00577077" w:rsidRDefault="00A553D4" w:rsidP="00A553D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298ABB1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F93E5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Lenart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9A163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Kraigherjeva ulica 19B                   2230 LENART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15411" w14:textId="18C25E21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2E8D1" w14:textId="1581345C" w:rsidR="00A553D4" w:rsidRPr="00577077" w:rsidRDefault="00A553D4" w:rsidP="00A553D4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A6F33" w14:textId="614E578A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A553D4" w:rsidRPr="006E69C9" w14:paraId="3D746240" w14:textId="77777777" w:rsidTr="00A553D4">
        <w:trPr>
          <w:trHeight w:val="48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CA5EA6F" w14:textId="77777777" w:rsidR="00A553D4" w:rsidRPr="00577077" w:rsidRDefault="00A553D4" w:rsidP="00A553D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41F8210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D5C35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Ormož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7202A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gramStart"/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Ptujska cesta</w:t>
            </w:r>
            <w:proofErr w:type="gramEnd"/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25                                      2270 ORMOŽ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9CCF6" w14:textId="5937389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8F42C" w14:textId="21692182" w:rsidR="00A553D4" w:rsidRPr="00577077" w:rsidRDefault="00A553D4" w:rsidP="00A553D4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C3119" w14:textId="73A1CE02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A553D4" w:rsidRPr="006E69C9" w14:paraId="238201C1" w14:textId="77777777" w:rsidTr="00A553D4">
        <w:trPr>
          <w:trHeight w:val="48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4EA06BF" w14:textId="77777777" w:rsidR="00A553D4" w:rsidRPr="00577077" w:rsidRDefault="00A553D4" w:rsidP="00A553D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1118A88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C3F46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Ptuj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43F4A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Vodnikova ulica 2                                  2250 PTUJ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CD214" w14:textId="5B0798FE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3F4BA" w14:textId="5404E665" w:rsidR="00A553D4" w:rsidRPr="00577077" w:rsidRDefault="00A553D4" w:rsidP="00A553D4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04489" w14:textId="3682D3D2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A553D4" w:rsidRPr="006E69C9" w14:paraId="34281B2F" w14:textId="77777777" w:rsidTr="00A553D4">
        <w:trPr>
          <w:trHeight w:val="495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D8A159D" w14:textId="77777777" w:rsidR="00A553D4" w:rsidRPr="00577077" w:rsidRDefault="00A553D4" w:rsidP="00A553D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56C1355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E81EA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Slovenska Bistrica</w:t>
            </w:r>
          </w:p>
        </w:tc>
        <w:tc>
          <w:tcPr>
            <w:tcW w:w="228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AC646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Partizanska ulica 21                            2310 SLOVENSKA BISTRICA</w:t>
            </w:r>
          </w:p>
        </w:tc>
        <w:tc>
          <w:tcPr>
            <w:tcW w:w="224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54439" w14:textId="0C2DA765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6FB8C" w14:textId="06948E8F" w:rsidR="00A553D4" w:rsidRPr="00577077" w:rsidRDefault="00A553D4" w:rsidP="00A553D4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D1694" w14:textId="4D851C1E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A553D4" w:rsidRPr="006E69C9" w14:paraId="1BFA9DB1" w14:textId="77777777" w:rsidTr="00A553D4">
        <w:trPr>
          <w:trHeight w:val="615"/>
          <w:jc w:val="center"/>
        </w:trPr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7B7D0" w14:textId="77777777" w:rsidR="00A553D4" w:rsidRPr="00577077" w:rsidRDefault="00A553D4" w:rsidP="00A553D4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gramStart"/>
            <w:r w:rsidRPr="005770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OE MURSKA SOBOTA</w:t>
            </w:r>
            <w:proofErr w:type="gramEnd"/>
          </w:p>
        </w:tc>
        <w:tc>
          <w:tcPr>
            <w:tcW w:w="73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362F5" w14:textId="77777777" w:rsidR="00A553D4" w:rsidRPr="00577077" w:rsidRDefault="00A553D4" w:rsidP="00A553D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813EB" w14:textId="77777777" w:rsidR="00A553D4" w:rsidRPr="007158B0" w:rsidRDefault="00A553D4" w:rsidP="00A553D4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proofErr w:type="gramStart"/>
            <w:r w:rsidRPr="007158B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OE Murska Sobota</w:t>
            </w:r>
            <w:proofErr w:type="gramEnd"/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0E537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Slovenska ulica 48              9000 MURSKA SOBOTA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65213" w14:textId="536AED56" w:rsidR="00A553D4" w:rsidRPr="00577077" w:rsidRDefault="00A553D4" w:rsidP="00A553D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77208" w14:textId="729B85DA" w:rsidR="00A553D4" w:rsidRPr="00577077" w:rsidRDefault="00A553D4" w:rsidP="00A553D4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E4930" w14:textId="4E7B7DF2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A553D4" w:rsidRPr="006E69C9" w14:paraId="41A2CE21" w14:textId="77777777" w:rsidTr="00A553D4">
        <w:trPr>
          <w:trHeight w:val="48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8804E50" w14:textId="77777777" w:rsidR="00A553D4" w:rsidRPr="00577077" w:rsidRDefault="00A553D4" w:rsidP="00A553D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D494A0C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A9949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Gornja Radgona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740CA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Partizanska cesta 20                           9250 GORNJA RADGONA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D52DB" w14:textId="2227B49F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094B9" w14:textId="0A02A2AE" w:rsidR="00A553D4" w:rsidRPr="00577077" w:rsidRDefault="00A553D4" w:rsidP="00A553D4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625BD" w14:textId="481FE0DF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A553D4" w:rsidRPr="006E69C9" w14:paraId="35B4A66A" w14:textId="77777777" w:rsidTr="00A553D4">
        <w:trPr>
          <w:trHeight w:val="48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DCAAC52" w14:textId="77777777" w:rsidR="00A553D4" w:rsidRPr="00577077" w:rsidRDefault="00A553D4" w:rsidP="00A553D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3418196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50906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Lendava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7E121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Kranjčeva ulica 4                                9220 LENDAVA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49770" w14:textId="14D834FA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25777" w14:textId="510DADFA" w:rsidR="00A553D4" w:rsidRPr="00577077" w:rsidRDefault="00A553D4" w:rsidP="00A553D4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2376A" w14:textId="6848EF35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A553D4" w:rsidRPr="006E69C9" w14:paraId="01523067" w14:textId="77777777" w:rsidTr="00A553D4">
        <w:trPr>
          <w:trHeight w:val="495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E61003B" w14:textId="77777777" w:rsidR="00A553D4" w:rsidRPr="00577077" w:rsidRDefault="00A553D4" w:rsidP="00A553D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A52BB77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E8A96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Ljutomer</w:t>
            </w:r>
          </w:p>
        </w:tc>
        <w:tc>
          <w:tcPr>
            <w:tcW w:w="228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78BD6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Slavka Osterca 14                            9240 LJUTOMER</w:t>
            </w:r>
          </w:p>
        </w:tc>
        <w:tc>
          <w:tcPr>
            <w:tcW w:w="224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C6796" w14:textId="53406285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EACF9" w14:textId="37EE7D0E" w:rsidR="00A553D4" w:rsidRPr="00577077" w:rsidRDefault="00A553D4" w:rsidP="00A553D4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EB13D" w14:textId="4575168A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A553D4" w:rsidRPr="006E69C9" w14:paraId="43186723" w14:textId="77777777" w:rsidTr="00A553D4">
        <w:trPr>
          <w:trHeight w:val="615"/>
          <w:jc w:val="center"/>
        </w:trPr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79E95" w14:textId="77777777" w:rsidR="00A553D4" w:rsidRPr="00577077" w:rsidRDefault="00A553D4" w:rsidP="00A553D4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OE NOVA GORICA</w:t>
            </w:r>
          </w:p>
        </w:tc>
        <w:tc>
          <w:tcPr>
            <w:tcW w:w="73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B98B1" w14:textId="77777777" w:rsidR="00A553D4" w:rsidRPr="00577077" w:rsidRDefault="00A553D4" w:rsidP="00A553D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D8615" w14:textId="77777777" w:rsidR="00A553D4" w:rsidRPr="007158B0" w:rsidRDefault="00A553D4" w:rsidP="00A553D4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158B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OE Nova Gorica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DADEC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Gradnikove brigade 1              5000 NOVA GORICA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5E57E" w14:textId="40D2C113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1D36F" w14:textId="56421955" w:rsidR="00A553D4" w:rsidRPr="00577077" w:rsidRDefault="00A553D4" w:rsidP="00A553D4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94BA9" w14:textId="68105963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A553D4" w:rsidRPr="006E69C9" w14:paraId="27EB4BDB" w14:textId="77777777" w:rsidTr="00A553D4">
        <w:trPr>
          <w:trHeight w:val="48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A399444" w14:textId="77777777" w:rsidR="00A553D4" w:rsidRPr="00577077" w:rsidRDefault="00A553D4" w:rsidP="00A553D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DF9B36B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4EAFB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Ajdovščina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79A97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Gregorčičeva ulica 22                            5270 AJDOVŠČINA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272E9" w14:textId="050FA023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F4F99" w14:textId="3EB01B2F" w:rsidR="00A553D4" w:rsidRPr="00577077" w:rsidRDefault="00A553D4" w:rsidP="00A553D4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DA3A2" w14:textId="7045BEA8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A553D4" w:rsidRPr="006E69C9" w14:paraId="7D3D85C2" w14:textId="77777777" w:rsidTr="00A553D4">
        <w:trPr>
          <w:trHeight w:val="495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8C9C769" w14:textId="77777777" w:rsidR="00A553D4" w:rsidRPr="00577077" w:rsidRDefault="00A553D4" w:rsidP="00A553D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FF3B91F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1BA06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Tolmin</w:t>
            </w:r>
          </w:p>
        </w:tc>
        <w:tc>
          <w:tcPr>
            <w:tcW w:w="228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A30E7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Trg Maršala Tita 8                            5220 TOLMIN</w:t>
            </w:r>
          </w:p>
        </w:tc>
        <w:tc>
          <w:tcPr>
            <w:tcW w:w="224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2D4A8" w14:textId="0F35D9A5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4D020" w14:textId="7BF55E76" w:rsidR="00A553D4" w:rsidRPr="00577077" w:rsidRDefault="00A553D4" w:rsidP="00A553D4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14414" w14:textId="437F0BD2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A553D4" w:rsidRPr="006E69C9" w14:paraId="20A25238" w14:textId="77777777" w:rsidTr="00A553D4">
        <w:trPr>
          <w:trHeight w:val="615"/>
          <w:jc w:val="center"/>
        </w:trPr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16328" w14:textId="77777777" w:rsidR="00A553D4" w:rsidRPr="00577077" w:rsidRDefault="00A553D4" w:rsidP="00A553D4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gramStart"/>
            <w:r w:rsidRPr="005770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OE NOVO MESTO</w:t>
            </w:r>
            <w:proofErr w:type="gramEnd"/>
          </w:p>
        </w:tc>
        <w:tc>
          <w:tcPr>
            <w:tcW w:w="73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5BCCA" w14:textId="77777777" w:rsidR="00A553D4" w:rsidRPr="00577077" w:rsidRDefault="00A553D4" w:rsidP="00A553D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86142" w14:textId="77777777" w:rsidR="00A553D4" w:rsidRPr="007158B0" w:rsidRDefault="00A553D4" w:rsidP="00A553D4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proofErr w:type="gramStart"/>
            <w:r w:rsidRPr="007158B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OE Novo mesto</w:t>
            </w:r>
            <w:proofErr w:type="gramEnd"/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7EC94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Prešernov trg 7             8000 NOVO MESTO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BCE2C" w14:textId="6FB59151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130BF" w14:textId="1E9C5D57" w:rsidR="00A553D4" w:rsidRPr="00577077" w:rsidRDefault="00A553D4" w:rsidP="00A553D4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7E328" w14:textId="1FEB3D53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A553D4" w:rsidRPr="006E69C9" w14:paraId="1DE7F3A4" w14:textId="77777777" w:rsidTr="00A553D4">
        <w:trPr>
          <w:trHeight w:val="48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E38FC46" w14:textId="77777777" w:rsidR="00A553D4" w:rsidRPr="00577077" w:rsidRDefault="00A553D4" w:rsidP="00A553D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B32B94F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BE82A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Trebnje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64C48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Rimska cesta 10</w:t>
            </w:r>
            <w:proofErr w:type="gramStart"/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A</w:t>
            </w:r>
            <w:proofErr w:type="gramEnd"/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                                   8210 TREBNJE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92267" w14:textId="437F406D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97E64" w14:textId="1F455FF7" w:rsidR="00A553D4" w:rsidRPr="00577077" w:rsidRDefault="00A553D4" w:rsidP="00A553D4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2AC47" w14:textId="2394D1E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A553D4" w:rsidRPr="006E69C9" w14:paraId="48986BFB" w14:textId="77777777" w:rsidTr="00A553D4">
        <w:trPr>
          <w:trHeight w:val="48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67A97DE" w14:textId="77777777" w:rsidR="00A553D4" w:rsidRPr="00577077" w:rsidRDefault="00A553D4" w:rsidP="00A553D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8210FD2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89B8A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Črnomelj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3FC71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Kolodvorska cesta 17                         8340 ČRNOMELJ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81F8B" w14:textId="148FC778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EDC95" w14:textId="7A11B669" w:rsidR="00A553D4" w:rsidRPr="00577077" w:rsidRDefault="00A553D4" w:rsidP="00A553D4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11CBE" w14:textId="03D76A32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A553D4" w:rsidRPr="006E69C9" w14:paraId="235FD05D" w14:textId="77777777" w:rsidTr="00A553D4">
        <w:trPr>
          <w:trHeight w:val="495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A73568D" w14:textId="77777777" w:rsidR="00A553D4" w:rsidRPr="00577077" w:rsidRDefault="00A553D4" w:rsidP="00A553D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5CC14F2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C6AD3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Metlika</w:t>
            </w:r>
          </w:p>
        </w:tc>
        <w:tc>
          <w:tcPr>
            <w:tcW w:w="228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ACB23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Naselje Borisa Kidriča 12                       8330 METLIKA</w:t>
            </w:r>
          </w:p>
        </w:tc>
        <w:tc>
          <w:tcPr>
            <w:tcW w:w="224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FD72E" w14:textId="72147E4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ED4E9" w14:textId="4714552D" w:rsidR="00A553D4" w:rsidRPr="00577077" w:rsidRDefault="00A553D4" w:rsidP="00A553D4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A8FEA" w14:textId="6AE3FAAB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A553D4" w:rsidRPr="006E69C9" w14:paraId="56A6AE28" w14:textId="77777777" w:rsidTr="00A553D4">
        <w:trPr>
          <w:trHeight w:val="615"/>
          <w:jc w:val="center"/>
        </w:trPr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936C9" w14:textId="77777777" w:rsidR="00A553D4" w:rsidRPr="00577077" w:rsidRDefault="00A553D4" w:rsidP="00A553D4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gramStart"/>
            <w:r w:rsidRPr="005770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OE RAVNE NA   KOROŠKEM</w:t>
            </w:r>
            <w:proofErr w:type="gramEnd"/>
          </w:p>
        </w:tc>
        <w:tc>
          <w:tcPr>
            <w:tcW w:w="7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77CF0" w14:textId="77777777" w:rsidR="00A553D4" w:rsidRPr="00577077" w:rsidRDefault="00A553D4" w:rsidP="00A553D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0B458" w14:textId="77777777" w:rsidR="00A553D4" w:rsidRPr="007158B0" w:rsidRDefault="00A553D4" w:rsidP="00A553D4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proofErr w:type="gramStart"/>
            <w:r w:rsidRPr="007158B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OE Ravne na Koroškem</w:t>
            </w:r>
            <w:proofErr w:type="gramEnd"/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34D70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Ob Suhi 11B                      2390 RAVNE NA KOROŠKEM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EA7BD" w14:textId="121C2712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5E6A3" w14:textId="2AE44447" w:rsidR="00A553D4" w:rsidRPr="00577077" w:rsidRDefault="00A553D4" w:rsidP="00A553D4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DC120" w14:textId="173D6F51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A553D4" w:rsidRPr="006E69C9" w14:paraId="5B07360D" w14:textId="77777777" w:rsidTr="00A553D4">
        <w:trPr>
          <w:trHeight w:val="48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7423F3" w14:textId="77777777" w:rsidR="00A553D4" w:rsidRPr="00577077" w:rsidRDefault="00A553D4" w:rsidP="00A553D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93FEF0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818FA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Radlje ob Dravi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2F5DB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Mariborska cesta 37                      2360 RADLJE OB DRAVI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E8D87" w14:textId="66FE972C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84C03" w14:textId="53B1CC7C" w:rsidR="00A553D4" w:rsidRPr="00577077" w:rsidRDefault="00A553D4" w:rsidP="00A553D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8CC02" w14:textId="5D1397C2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A553D4" w:rsidRPr="006E69C9" w14:paraId="1C951161" w14:textId="77777777" w:rsidTr="00A553D4">
        <w:trPr>
          <w:trHeight w:val="48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B17BF2" w14:textId="77777777" w:rsidR="00A553D4" w:rsidRPr="00577077" w:rsidRDefault="00A553D4" w:rsidP="00A553D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ECC9FB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D7E92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Slovenj Gradec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D7F74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Partizanska pot 16                         2380 SLOVENJ GRADEC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F6BDE" w14:textId="6FA3AB49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9FE9C" w14:textId="53B2062C" w:rsidR="00A553D4" w:rsidRPr="00577077" w:rsidRDefault="00A553D4" w:rsidP="00A553D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99425" w14:textId="4FFA62ED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A553D4" w:rsidRPr="006E69C9" w14:paraId="78F9E0F0" w14:textId="77777777" w:rsidTr="00A553D4">
        <w:trPr>
          <w:trHeight w:val="480"/>
          <w:jc w:val="center"/>
        </w:trPr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C88A16" w14:textId="77777777" w:rsidR="00A553D4" w:rsidRPr="00577077" w:rsidRDefault="00A553D4" w:rsidP="00A553D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662B49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75953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Izpostava Velenje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A9BC5" w14:textId="77777777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5770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Vodnikova cesta 1                              3320 VELENJE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6AD81" w14:textId="70C401B0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B1F02" w14:textId="0FCE19E4" w:rsidR="00A553D4" w:rsidRPr="00577077" w:rsidRDefault="00A553D4" w:rsidP="00A553D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14DFE" w14:textId="74EEFF89" w:rsidR="00A553D4" w:rsidRPr="00577077" w:rsidRDefault="00A553D4" w:rsidP="00A553D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</w:tbl>
    <w:p w14:paraId="7B0B81B5" w14:textId="77777777" w:rsidR="006E69C9" w:rsidRDefault="006E69C9" w:rsidP="004E3BEA">
      <w:pPr>
        <w:widowControl w:val="0"/>
        <w:spacing w:before="240" w:after="60"/>
        <w:outlineLvl w:val="1"/>
        <w:rPr>
          <w:b/>
          <w:iCs/>
          <w:sz w:val="22"/>
          <w:szCs w:val="22"/>
          <w:lang w:eastAsia="en-US"/>
        </w:rPr>
      </w:pPr>
    </w:p>
    <w:sectPr w:rsidR="006E69C9" w:rsidSect="00FA04B8">
      <w:headerReference w:type="default" r:id="rId64"/>
      <w:footerReference w:type="default" r:id="rId65"/>
      <w:pgSz w:w="16834" w:h="11907" w:orient="landscape" w:code="9"/>
      <w:pgMar w:top="1418" w:right="1418" w:bottom="1134" w:left="1134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B41A79" w14:textId="77777777" w:rsidR="00A553D4" w:rsidRDefault="00A553D4">
      <w:r>
        <w:separator/>
      </w:r>
    </w:p>
  </w:endnote>
  <w:endnote w:type="continuationSeparator" w:id="0">
    <w:p w14:paraId="4A69A06B" w14:textId="77777777" w:rsidR="00A553D4" w:rsidRDefault="00A55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Euphemia">
    <w:altName w:val="Euphemia"/>
    <w:charset w:val="00"/>
    <w:family w:val="swiss"/>
    <w:pitch w:val="variable"/>
    <w:sig w:usb0="8000006F" w:usb1="0000004A" w:usb2="00002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FMIHF+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 CE SLO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68BACC" w14:textId="77777777" w:rsidR="00A553D4" w:rsidRPr="00FE26B0" w:rsidRDefault="00A553D4" w:rsidP="003D5EA7">
    <w:pPr>
      <w:pStyle w:val="Noga"/>
      <w:pBdr>
        <w:top w:val="single" w:sz="4" w:space="1" w:color="auto"/>
      </w:pBdr>
      <w:rPr>
        <w:rFonts w:ascii="Calibri" w:hAnsi="Calibri" w:cs="Calibri"/>
        <w:sz w:val="17"/>
        <w:szCs w:val="17"/>
      </w:rPr>
    </w:pPr>
    <w:r w:rsidRPr="00FE26B0">
      <w:rPr>
        <w:rFonts w:ascii="Calibri" w:hAnsi="Calibri" w:cs="Calibri"/>
        <w:sz w:val="17"/>
        <w:szCs w:val="17"/>
      </w:rPr>
      <w:t>ZZZS</w:t>
    </w:r>
    <w:r w:rsidRPr="00FE26B0">
      <w:rPr>
        <w:rFonts w:ascii="Calibri" w:hAnsi="Calibri" w:cs="Calibri"/>
        <w:sz w:val="17"/>
        <w:szCs w:val="17"/>
      </w:rPr>
      <w:tab/>
    </w:r>
    <w:r>
      <w:rPr>
        <w:rFonts w:ascii="Calibri" w:hAnsi="Calibri" w:cs="Calibri"/>
        <w:sz w:val="17"/>
        <w:szCs w:val="17"/>
      </w:rPr>
      <w:t xml:space="preserve">                                                                                                                   </w:t>
    </w:r>
    <w:r w:rsidRPr="00FE26B0">
      <w:rPr>
        <w:rFonts w:ascii="Calibri" w:hAnsi="Calibri" w:cs="Calibri"/>
        <w:sz w:val="17"/>
        <w:szCs w:val="17"/>
      </w:rPr>
      <w:t xml:space="preserve">Stran </w:t>
    </w:r>
    <w:r w:rsidRPr="00FE26B0">
      <w:rPr>
        <w:rFonts w:ascii="Calibri" w:hAnsi="Calibri" w:cs="Calibri"/>
        <w:sz w:val="17"/>
        <w:szCs w:val="17"/>
      </w:rPr>
      <w:fldChar w:fldCharType="begin"/>
    </w:r>
    <w:r w:rsidRPr="00FE26B0">
      <w:rPr>
        <w:rFonts w:ascii="Calibri" w:hAnsi="Calibri" w:cs="Calibri"/>
        <w:sz w:val="17"/>
        <w:szCs w:val="17"/>
      </w:rPr>
      <w:instrText xml:space="preserve"> PAGE </w:instrText>
    </w:r>
    <w:r w:rsidRPr="00FE26B0">
      <w:rPr>
        <w:rFonts w:ascii="Calibri" w:hAnsi="Calibri" w:cs="Calibri"/>
        <w:sz w:val="17"/>
        <w:szCs w:val="17"/>
      </w:rPr>
      <w:fldChar w:fldCharType="separate"/>
    </w:r>
    <w:r>
      <w:rPr>
        <w:rFonts w:ascii="Calibri" w:hAnsi="Calibri" w:cs="Calibri"/>
        <w:noProof/>
        <w:sz w:val="17"/>
        <w:szCs w:val="17"/>
      </w:rPr>
      <w:t>2</w:t>
    </w:r>
    <w:r w:rsidRPr="00FE26B0">
      <w:rPr>
        <w:rFonts w:ascii="Calibri" w:hAnsi="Calibri" w:cs="Calibri"/>
        <w:sz w:val="17"/>
        <w:szCs w:val="17"/>
      </w:rPr>
      <w:fldChar w:fldCharType="end"/>
    </w:r>
    <w:r w:rsidRPr="00FE26B0">
      <w:rPr>
        <w:rFonts w:ascii="Calibri" w:hAnsi="Calibri" w:cs="Calibri"/>
        <w:sz w:val="17"/>
        <w:szCs w:val="17"/>
      </w:rPr>
      <w:t xml:space="preserve"> od </w:t>
    </w:r>
    <w:r w:rsidRPr="00FE26B0">
      <w:rPr>
        <w:rFonts w:ascii="Calibri" w:hAnsi="Calibri" w:cs="Calibri"/>
        <w:sz w:val="17"/>
        <w:szCs w:val="17"/>
      </w:rPr>
      <w:fldChar w:fldCharType="begin"/>
    </w:r>
    <w:r w:rsidRPr="00FE26B0">
      <w:rPr>
        <w:rFonts w:ascii="Calibri" w:hAnsi="Calibri" w:cs="Calibri"/>
        <w:sz w:val="17"/>
        <w:szCs w:val="17"/>
      </w:rPr>
      <w:instrText xml:space="preserve"> NUMPAGES </w:instrText>
    </w:r>
    <w:r w:rsidRPr="00FE26B0">
      <w:rPr>
        <w:rFonts w:ascii="Calibri" w:hAnsi="Calibri" w:cs="Calibri"/>
        <w:sz w:val="17"/>
        <w:szCs w:val="17"/>
      </w:rPr>
      <w:fldChar w:fldCharType="separate"/>
    </w:r>
    <w:r>
      <w:rPr>
        <w:rFonts w:ascii="Calibri" w:hAnsi="Calibri" w:cs="Calibri"/>
        <w:noProof/>
        <w:sz w:val="17"/>
        <w:szCs w:val="17"/>
      </w:rPr>
      <w:t>2</w:t>
    </w:r>
    <w:r w:rsidRPr="00FE26B0">
      <w:rPr>
        <w:rFonts w:ascii="Calibri" w:hAnsi="Calibri" w:cs="Calibri"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4C855D" w14:textId="77777777" w:rsidR="00A553D4" w:rsidRDefault="00A553D4">
      <w:r>
        <w:separator/>
      </w:r>
    </w:p>
  </w:footnote>
  <w:footnote w:type="continuationSeparator" w:id="0">
    <w:p w14:paraId="42A19F5A" w14:textId="77777777" w:rsidR="00A553D4" w:rsidRDefault="00A553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3AE68B" w14:textId="5E439EE3" w:rsidR="00A553D4" w:rsidRDefault="00A553D4" w:rsidP="00577077">
    <w:pPr>
      <w:pStyle w:val="Glava"/>
      <w:pBdr>
        <w:bottom w:val="single" w:sz="4" w:space="1" w:color="auto"/>
      </w:pBdr>
      <w:tabs>
        <w:tab w:val="clear" w:pos="4536"/>
        <w:tab w:val="clear" w:pos="9072"/>
      </w:tabs>
      <w:jc w:val="both"/>
    </w:pPr>
    <w:bookmarkStart w:id="4" w:name="_Hlk63147847"/>
    <w:r>
      <w:rPr>
        <w:i/>
        <w:sz w:val="16"/>
        <w:szCs w:val="16"/>
      </w:rPr>
      <w:t xml:space="preserve">Obrazec 5 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   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bookmarkEnd w:id="4"/>
    <w:r>
      <w:rPr>
        <w:i/>
        <w:sz w:val="16"/>
        <w:szCs w:val="16"/>
      </w:rPr>
      <w:t xml:space="preserve">                                 Odgovorne osebe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E24FF"/>
    <w:multiLevelType w:val="hybridMultilevel"/>
    <w:tmpl w:val="0D663EB6"/>
    <w:lvl w:ilvl="0" w:tplc="7A405B98">
      <w:start w:val="1"/>
      <w:numFmt w:val="bullet"/>
      <w:lvlText w:val="-"/>
      <w:lvlJc w:val="left"/>
      <w:pPr>
        <w:ind w:left="360" w:hanging="360"/>
      </w:pPr>
      <w:rPr>
        <w:rFonts w:ascii="Euphemia" w:hAnsi="Euphemia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1C32DA"/>
    <w:multiLevelType w:val="hybridMultilevel"/>
    <w:tmpl w:val="0F32666C"/>
    <w:lvl w:ilvl="0" w:tplc="D4E4D71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C1CA9"/>
    <w:multiLevelType w:val="hybridMultilevel"/>
    <w:tmpl w:val="F3047146"/>
    <w:lvl w:ilvl="0" w:tplc="60D2BFC8">
      <w:start w:val="1"/>
      <w:numFmt w:val="bullet"/>
      <w:pStyle w:val="alineja"/>
      <w:lvlText w:val=""/>
      <w:lvlJc w:val="left"/>
      <w:pPr>
        <w:ind w:left="138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F7B2F"/>
    <w:multiLevelType w:val="multilevel"/>
    <w:tmpl w:val="942E4B56"/>
    <w:lvl w:ilvl="0">
      <w:start w:val="1"/>
      <w:numFmt w:val="decimal"/>
      <w:pStyle w:val="Naslov3A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40"/>
        </w:tabs>
        <w:ind w:left="2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00"/>
        </w:tabs>
        <w:ind w:left="3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20"/>
        </w:tabs>
        <w:ind w:left="3720" w:hanging="360"/>
      </w:pPr>
      <w:rPr>
        <w:rFonts w:hint="default"/>
      </w:rPr>
    </w:lvl>
  </w:abstractNum>
  <w:abstractNum w:abstractNumId="4" w15:restartNumberingAfterBreak="0">
    <w:nsid w:val="14983238"/>
    <w:multiLevelType w:val="hybridMultilevel"/>
    <w:tmpl w:val="7592EF42"/>
    <w:lvl w:ilvl="0" w:tplc="04240017">
      <w:start w:val="1"/>
      <w:numFmt w:val="lowerLetter"/>
      <w:lvlText w:val="%1)"/>
      <w:lvlJc w:val="left"/>
      <w:pPr>
        <w:tabs>
          <w:tab w:val="num" w:pos="450"/>
        </w:tabs>
        <w:ind w:left="450" w:hanging="450"/>
      </w:pPr>
      <w:rPr>
        <w:rFonts w:hint="default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1B1A47"/>
    <w:multiLevelType w:val="hybridMultilevel"/>
    <w:tmpl w:val="484883C6"/>
    <w:lvl w:ilvl="0" w:tplc="774C32A4">
      <w:start w:val="1"/>
      <w:numFmt w:val="upperLetter"/>
      <w:lvlText w:val="%1)"/>
      <w:lvlJc w:val="left"/>
      <w:pPr>
        <w:ind w:left="708" w:hanging="708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BA108E"/>
    <w:multiLevelType w:val="hybridMultilevel"/>
    <w:tmpl w:val="EEB09874"/>
    <w:lvl w:ilvl="0" w:tplc="71F2BE9C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B2641"/>
    <w:multiLevelType w:val="hybridMultilevel"/>
    <w:tmpl w:val="A9F494D6"/>
    <w:lvl w:ilvl="0" w:tplc="8F0AE4B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C72773A"/>
    <w:multiLevelType w:val="hybridMultilevel"/>
    <w:tmpl w:val="8C148158"/>
    <w:lvl w:ilvl="0" w:tplc="7A405B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Euphemia" w:hAnsi="Euphemi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E067AF0"/>
    <w:multiLevelType w:val="hybridMultilevel"/>
    <w:tmpl w:val="3B1C1882"/>
    <w:lvl w:ilvl="0" w:tplc="00C85B8A">
      <w:start w:val="1"/>
      <w:numFmt w:val="decimal"/>
      <w:pStyle w:val="len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BC3882"/>
    <w:multiLevelType w:val="singleLevel"/>
    <w:tmpl w:val="04240015"/>
    <w:lvl w:ilvl="0">
      <w:start w:val="1"/>
      <w:numFmt w:val="upperLetter"/>
      <w:lvlText w:val="%1."/>
      <w:lvlJc w:val="left"/>
      <w:pPr>
        <w:ind w:left="720" w:hanging="360"/>
      </w:pPr>
    </w:lvl>
  </w:abstractNum>
  <w:abstractNum w:abstractNumId="11" w15:restartNumberingAfterBreak="0">
    <w:nsid w:val="223D2A37"/>
    <w:multiLevelType w:val="hybridMultilevel"/>
    <w:tmpl w:val="76C291F6"/>
    <w:lvl w:ilvl="0" w:tplc="D6DA0CF2">
      <w:start w:val="1"/>
      <w:numFmt w:val="lowerLetter"/>
      <w:lvlText w:val="%1)"/>
      <w:lvlJc w:val="left"/>
      <w:pPr>
        <w:ind w:left="720" w:hanging="360"/>
      </w:pPr>
    </w:lvl>
    <w:lvl w:ilvl="1" w:tplc="F6B89C8E" w:tentative="1">
      <w:start w:val="1"/>
      <w:numFmt w:val="lowerLetter"/>
      <w:lvlText w:val="%2."/>
      <w:lvlJc w:val="left"/>
      <w:pPr>
        <w:ind w:left="1440" w:hanging="360"/>
      </w:pPr>
    </w:lvl>
    <w:lvl w:ilvl="2" w:tplc="98FA396A" w:tentative="1">
      <w:start w:val="1"/>
      <w:numFmt w:val="lowerRoman"/>
      <w:lvlText w:val="%3."/>
      <w:lvlJc w:val="right"/>
      <w:pPr>
        <w:ind w:left="2160" w:hanging="180"/>
      </w:pPr>
    </w:lvl>
    <w:lvl w:ilvl="3" w:tplc="135402A4" w:tentative="1">
      <w:start w:val="1"/>
      <w:numFmt w:val="decimal"/>
      <w:lvlText w:val="%4."/>
      <w:lvlJc w:val="left"/>
      <w:pPr>
        <w:ind w:left="2880" w:hanging="360"/>
      </w:pPr>
    </w:lvl>
    <w:lvl w:ilvl="4" w:tplc="C146297E" w:tentative="1">
      <w:start w:val="1"/>
      <w:numFmt w:val="lowerLetter"/>
      <w:lvlText w:val="%5."/>
      <w:lvlJc w:val="left"/>
      <w:pPr>
        <w:ind w:left="3600" w:hanging="360"/>
      </w:pPr>
    </w:lvl>
    <w:lvl w:ilvl="5" w:tplc="18D85F58" w:tentative="1">
      <w:start w:val="1"/>
      <w:numFmt w:val="lowerRoman"/>
      <w:lvlText w:val="%6."/>
      <w:lvlJc w:val="right"/>
      <w:pPr>
        <w:ind w:left="4320" w:hanging="180"/>
      </w:pPr>
    </w:lvl>
    <w:lvl w:ilvl="6" w:tplc="49222A88" w:tentative="1">
      <w:start w:val="1"/>
      <w:numFmt w:val="decimal"/>
      <w:lvlText w:val="%7."/>
      <w:lvlJc w:val="left"/>
      <w:pPr>
        <w:ind w:left="5040" w:hanging="360"/>
      </w:pPr>
    </w:lvl>
    <w:lvl w:ilvl="7" w:tplc="0E7C05C4" w:tentative="1">
      <w:start w:val="1"/>
      <w:numFmt w:val="lowerLetter"/>
      <w:lvlText w:val="%8."/>
      <w:lvlJc w:val="left"/>
      <w:pPr>
        <w:ind w:left="5760" w:hanging="360"/>
      </w:pPr>
    </w:lvl>
    <w:lvl w:ilvl="8" w:tplc="880CAC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980301"/>
    <w:multiLevelType w:val="hybridMultilevel"/>
    <w:tmpl w:val="BDE6AF5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584486"/>
    <w:multiLevelType w:val="hybridMultilevel"/>
    <w:tmpl w:val="FD8A3F44"/>
    <w:lvl w:ilvl="0" w:tplc="6E9266B2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C07474E"/>
    <w:multiLevelType w:val="hybridMultilevel"/>
    <w:tmpl w:val="A1BAED66"/>
    <w:lvl w:ilvl="0" w:tplc="71F2BE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24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86FA7"/>
    <w:multiLevelType w:val="hybridMultilevel"/>
    <w:tmpl w:val="049896F6"/>
    <w:lvl w:ilvl="0" w:tplc="8F0AE4B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D1754D"/>
    <w:multiLevelType w:val="hybridMultilevel"/>
    <w:tmpl w:val="B37E9978"/>
    <w:lvl w:ilvl="0" w:tplc="04240001">
      <w:start w:val="1"/>
      <w:numFmt w:val="bullet"/>
      <w:lvlText w:val=""/>
      <w:lvlJc w:val="left"/>
      <w:pPr>
        <w:ind w:left="708" w:hanging="708"/>
      </w:pPr>
      <w:rPr>
        <w:rFonts w:ascii="Symbol" w:hAnsi="Symbol" w:hint="default"/>
      </w:rPr>
    </w:lvl>
    <w:lvl w:ilvl="1" w:tplc="FC2607D6">
      <w:start w:val="1"/>
      <w:numFmt w:val="lowerLetter"/>
      <w:lvlText w:val="%2."/>
      <w:lvlJc w:val="left"/>
      <w:pPr>
        <w:ind w:left="1080" w:hanging="360"/>
      </w:pPr>
    </w:lvl>
    <w:lvl w:ilvl="2" w:tplc="04240005" w:tentative="1">
      <w:start w:val="1"/>
      <w:numFmt w:val="lowerRoman"/>
      <w:lvlText w:val="%3."/>
      <w:lvlJc w:val="right"/>
      <w:pPr>
        <w:ind w:left="1800" w:hanging="180"/>
      </w:pPr>
    </w:lvl>
    <w:lvl w:ilvl="3" w:tplc="04240001" w:tentative="1">
      <w:start w:val="1"/>
      <w:numFmt w:val="decimal"/>
      <w:lvlText w:val="%4."/>
      <w:lvlJc w:val="left"/>
      <w:pPr>
        <w:ind w:left="2520" w:hanging="360"/>
      </w:pPr>
    </w:lvl>
    <w:lvl w:ilvl="4" w:tplc="04240003" w:tentative="1">
      <w:start w:val="1"/>
      <w:numFmt w:val="lowerLetter"/>
      <w:lvlText w:val="%5."/>
      <w:lvlJc w:val="left"/>
      <w:pPr>
        <w:ind w:left="3240" w:hanging="360"/>
      </w:pPr>
    </w:lvl>
    <w:lvl w:ilvl="5" w:tplc="04240005" w:tentative="1">
      <w:start w:val="1"/>
      <w:numFmt w:val="lowerRoman"/>
      <w:lvlText w:val="%6."/>
      <w:lvlJc w:val="right"/>
      <w:pPr>
        <w:ind w:left="3960" w:hanging="180"/>
      </w:pPr>
    </w:lvl>
    <w:lvl w:ilvl="6" w:tplc="04240001" w:tentative="1">
      <w:start w:val="1"/>
      <w:numFmt w:val="decimal"/>
      <w:lvlText w:val="%7."/>
      <w:lvlJc w:val="left"/>
      <w:pPr>
        <w:ind w:left="4680" w:hanging="360"/>
      </w:pPr>
    </w:lvl>
    <w:lvl w:ilvl="7" w:tplc="04240003" w:tentative="1">
      <w:start w:val="1"/>
      <w:numFmt w:val="lowerLetter"/>
      <w:lvlText w:val="%8."/>
      <w:lvlJc w:val="left"/>
      <w:pPr>
        <w:ind w:left="5400" w:hanging="360"/>
      </w:pPr>
    </w:lvl>
    <w:lvl w:ilvl="8" w:tplc="0424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7943F91"/>
    <w:multiLevelType w:val="hybridMultilevel"/>
    <w:tmpl w:val="E0828B76"/>
    <w:lvl w:ilvl="0" w:tplc="0424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4B8E5DA4"/>
    <w:multiLevelType w:val="hybridMultilevel"/>
    <w:tmpl w:val="8B687F30"/>
    <w:lvl w:ilvl="0" w:tplc="FFFFFFFF">
      <w:start w:val="1"/>
      <w:numFmt w:val="decimal"/>
      <w:pStyle w:val="SlogostevilcevanjeclenaObojestransko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E2D52AD"/>
    <w:multiLevelType w:val="hybridMultilevel"/>
    <w:tmpl w:val="52306E44"/>
    <w:lvl w:ilvl="0" w:tplc="0B202D4C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7105F6"/>
    <w:multiLevelType w:val="multilevel"/>
    <w:tmpl w:val="CBBECAE6"/>
    <w:styleLink w:val="Slog3"/>
    <w:lvl w:ilvl="0">
      <w:start w:val="1"/>
      <w:numFmt w:val="none"/>
      <w:lvlText w:val="D."/>
      <w:lvlJc w:val="left"/>
      <w:pPr>
        <w:tabs>
          <w:tab w:val="num" w:pos="984"/>
        </w:tabs>
        <w:ind w:left="624" w:firstLine="0"/>
      </w:pPr>
      <w:rPr>
        <w:rFonts w:hint="default"/>
        <w:b/>
        <w:i w:val="0"/>
        <w:sz w:val="24"/>
        <w:szCs w:val="24"/>
      </w:rPr>
    </w:lvl>
    <w:lvl w:ilvl="1">
      <w:start w:val="3"/>
      <w:numFmt w:val="upperRoman"/>
      <w:lvlText w:val="%2."/>
      <w:lvlJc w:val="left"/>
      <w:pPr>
        <w:tabs>
          <w:tab w:val="num" w:pos="1344"/>
        </w:tabs>
        <w:ind w:left="1344" w:hanging="720"/>
      </w:pPr>
      <w:rPr>
        <w:rFonts w:hint="default"/>
        <w:b/>
        <w:i w:val="0"/>
        <w:sz w:val="22"/>
        <w:szCs w:val="22"/>
      </w:rPr>
    </w:lvl>
    <w:lvl w:ilvl="2">
      <w:start w:val="5"/>
      <w:numFmt w:val="ordinal"/>
      <w:lvlRestart w:val="0"/>
      <w:lvlText w:val="%3"/>
      <w:lvlJc w:val="left"/>
      <w:pPr>
        <w:tabs>
          <w:tab w:val="num" w:pos="2155"/>
        </w:tabs>
        <w:ind w:left="907" w:hanging="907"/>
      </w:pPr>
      <w:rPr>
        <w:rFonts w:ascii="Arial" w:hAnsi="Arial" w:hint="default"/>
      </w:rPr>
    </w:lvl>
    <w:lvl w:ilvl="3">
      <w:start w:val="6"/>
      <w:numFmt w:val="lowerLetter"/>
      <w:lvlRestart w:val="0"/>
      <w:lvlText w:val="%4)"/>
      <w:lvlJc w:val="left"/>
      <w:pPr>
        <w:tabs>
          <w:tab w:val="num" w:pos="2155"/>
        </w:tabs>
        <w:ind w:left="2155" w:hanging="851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64"/>
        </w:tabs>
        <w:ind w:left="3504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84"/>
        </w:tabs>
        <w:ind w:left="4224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304"/>
        </w:tabs>
        <w:ind w:left="4944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6024"/>
        </w:tabs>
        <w:ind w:left="5664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744"/>
        </w:tabs>
        <w:ind w:left="6384" w:firstLine="0"/>
      </w:pPr>
      <w:rPr>
        <w:rFonts w:hint="default"/>
      </w:rPr>
    </w:lvl>
  </w:abstractNum>
  <w:abstractNum w:abstractNumId="21" w15:restartNumberingAfterBreak="0">
    <w:nsid w:val="57DB2979"/>
    <w:multiLevelType w:val="multilevel"/>
    <w:tmpl w:val="721E7D3C"/>
    <w:lvl w:ilvl="0">
      <w:start w:val="1"/>
      <w:numFmt w:val="decimal"/>
      <w:lvlText w:val="%1."/>
      <w:lvlJc w:val="left"/>
      <w:pPr>
        <w:ind w:left="7023" w:hanging="360"/>
      </w:pPr>
      <w:rPr>
        <w:rFonts w:hint="default"/>
        <w:i w:val="0"/>
        <w:color w:val="0000F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8075E9C"/>
    <w:multiLevelType w:val="hybridMultilevel"/>
    <w:tmpl w:val="C5AA7E62"/>
    <w:lvl w:ilvl="0" w:tplc="F6385AE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7570A68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A58EB8C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8E6CBC6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B68F2E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C2E013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CF86AD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89CF12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D7E89E4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37372D6"/>
    <w:multiLevelType w:val="hybridMultilevel"/>
    <w:tmpl w:val="949A4028"/>
    <w:lvl w:ilvl="0" w:tplc="8F0AE4B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056992"/>
    <w:multiLevelType w:val="hybridMultilevel"/>
    <w:tmpl w:val="DEB66CB8"/>
    <w:lvl w:ilvl="0" w:tplc="6C6CF0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6A9E6C16"/>
    <w:multiLevelType w:val="hybridMultilevel"/>
    <w:tmpl w:val="9E1AC670"/>
    <w:lvl w:ilvl="0" w:tplc="01C433F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B7822C2"/>
    <w:multiLevelType w:val="hybridMultilevel"/>
    <w:tmpl w:val="7F92890A"/>
    <w:lvl w:ilvl="0" w:tplc="76786F58">
      <w:start w:val="1"/>
      <w:numFmt w:val="bullet"/>
      <w:pStyle w:val="alineja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EB44224"/>
    <w:multiLevelType w:val="hybridMultilevel"/>
    <w:tmpl w:val="33327376"/>
    <w:lvl w:ilvl="0" w:tplc="C55AA816">
      <w:start w:val="1"/>
      <w:numFmt w:val="decimal"/>
      <w:pStyle w:val="Stevilkaclena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C4A2EFC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9EE3B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A325B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E013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8EB0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EAC93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D69C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1F02D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416F78"/>
    <w:multiLevelType w:val="hybridMultilevel"/>
    <w:tmpl w:val="504A8D1A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1D287D"/>
    <w:multiLevelType w:val="multilevel"/>
    <w:tmpl w:val="7B780A66"/>
    <w:styleLink w:val="Trenutniseznam1"/>
    <w:lvl w:ilvl="0">
      <w:start w:val="1"/>
      <w:numFmt w:val="upperLetter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22"/>
        <w:szCs w:val="22"/>
      </w:rPr>
    </w:lvl>
    <w:lvl w:ilvl="2">
      <w:start w:val="2"/>
      <w:numFmt w:val="decimal"/>
      <w:lvlText w:val="%3)"/>
      <w:lvlJc w:val="left"/>
      <w:pPr>
        <w:tabs>
          <w:tab w:val="num" w:pos="1531"/>
        </w:tabs>
        <w:ind w:left="1531" w:hanging="907"/>
      </w:pPr>
      <w:rPr>
        <w:rFonts w:hint="default"/>
      </w:rPr>
    </w:lvl>
    <w:lvl w:ilvl="3">
      <w:start w:val="1"/>
      <w:numFmt w:val="lowerLetter"/>
      <w:lvlRestart w:val="0"/>
      <w:lvlText w:val="%4)"/>
      <w:lvlJc w:val="left"/>
      <w:pPr>
        <w:tabs>
          <w:tab w:val="num" w:pos="1531"/>
        </w:tabs>
        <w:ind w:left="1531" w:hanging="851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0" w15:restartNumberingAfterBreak="0">
    <w:nsid w:val="79227096"/>
    <w:multiLevelType w:val="hybridMultilevel"/>
    <w:tmpl w:val="EEB09874"/>
    <w:lvl w:ilvl="0" w:tplc="3EB03948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9F8A80C" w:tentative="1">
      <w:start w:val="1"/>
      <w:numFmt w:val="lowerLetter"/>
      <w:lvlText w:val="%2."/>
      <w:lvlJc w:val="left"/>
      <w:pPr>
        <w:ind w:left="1440" w:hanging="360"/>
      </w:pPr>
    </w:lvl>
    <w:lvl w:ilvl="2" w:tplc="43A462A0" w:tentative="1">
      <w:start w:val="1"/>
      <w:numFmt w:val="lowerRoman"/>
      <w:lvlText w:val="%3."/>
      <w:lvlJc w:val="right"/>
      <w:pPr>
        <w:ind w:left="2160" w:hanging="180"/>
      </w:pPr>
    </w:lvl>
    <w:lvl w:ilvl="3" w:tplc="F5ECEB66" w:tentative="1">
      <w:start w:val="1"/>
      <w:numFmt w:val="decimal"/>
      <w:lvlText w:val="%4."/>
      <w:lvlJc w:val="left"/>
      <w:pPr>
        <w:ind w:left="2880" w:hanging="360"/>
      </w:pPr>
    </w:lvl>
    <w:lvl w:ilvl="4" w:tplc="2506A952" w:tentative="1">
      <w:start w:val="1"/>
      <w:numFmt w:val="lowerLetter"/>
      <w:lvlText w:val="%5."/>
      <w:lvlJc w:val="left"/>
      <w:pPr>
        <w:ind w:left="3600" w:hanging="360"/>
      </w:pPr>
    </w:lvl>
    <w:lvl w:ilvl="5" w:tplc="2FFC25B0" w:tentative="1">
      <w:start w:val="1"/>
      <w:numFmt w:val="lowerRoman"/>
      <w:lvlText w:val="%6."/>
      <w:lvlJc w:val="right"/>
      <w:pPr>
        <w:ind w:left="4320" w:hanging="180"/>
      </w:pPr>
    </w:lvl>
    <w:lvl w:ilvl="6" w:tplc="264EF538" w:tentative="1">
      <w:start w:val="1"/>
      <w:numFmt w:val="decimal"/>
      <w:lvlText w:val="%7."/>
      <w:lvlJc w:val="left"/>
      <w:pPr>
        <w:ind w:left="5040" w:hanging="360"/>
      </w:pPr>
    </w:lvl>
    <w:lvl w:ilvl="7" w:tplc="EF9E17A2" w:tentative="1">
      <w:start w:val="1"/>
      <w:numFmt w:val="lowerLetter"/>
      <w:lvlText w:val="%8."/>
      <w:lvlJc w:val="left"/>
      <w:pPr>
        <w:ind w:left="5760" w:hanging="360"/>
      </w:pPr>
    </w:lvl>
    <w:lvl w:ilvl="8" w:tplc="0C1CCF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E27294"/>
    <w:multiLevelType w:val="multilevel"/>
    <w:tmpl w:val="721E7D3C"/>
    <w:lvl w:ilvl="0">
      <w:start w:val="1"/>
      <w:numFmt w:val="decimal"/>
      <w:lvlText w:val="%1."/>
      <w:lvlJc w:val="left"/>
      <w:pPr>
        <w:ind w:left="7023" w:hanging="360"/>
      </w:pPr>
      <w:rPr>
        <w:rFonts w:hint="default"/>
        <w:i w:val="0"/>
        <w:color w:val="0000F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1"/>
  </w:num>
  <w:num w:numId="2">
    <w:abstractNumId w:val="15"/>
  </w:num>
  <w:num w:numId="3">
    <w:abstractNumId w:val="9"/>
  </w:num>
  <w:num w:numId="4">
    <w:abstractNumId w:val="10"/>
  </w:num>
  <w:num w:numId="5">
    <w:abstractNumId w:val="29"/>
  </w:num>
  <w:num w:numId="6">
    <w:abstractNumId w:val="20"/>
  </w:num>
  <w:num w:numId="7">
    <w:abstractNumId w:val="3"/>
  </w:num>
  <w:num w:numId="8">
    <w:abstractNumId w:val="26"/>
  </w:num>
  <w:num w:numId="9">
    <w:abstractNumId w:val="27"/>
  </w:num>
  <w:num w:numId="10">
    <w:abstractNumId w:val="18"/>
  </w:num>
  <w:num w:numId="11">
    <w:abstractNumId w:val="25"/>
  </w:num>
  <w:num w:numId="12">
    <w:abstractNumId w:val="19"/>
  </w:num>
  <w:num w:numId="13">
    <w:abstractNumId w:val="2"/>
  </w:num>
  <w:num w:numId="14">
    <w:abstractNumId w:val="31"/>
  </w:num>
  <w:num w:numId="15">
    <w:abstractNumId w:val="17"/>
  </w:num>
  <w:num w:numId="16">
    <w:abstractNumId w:val="4"/>
  </w:num>
  <w:num w:numId="17">
    <w:abstractNumId w:val="0"/>
  </w:num>
  <w:num w:numId="18">
    <w:abstractNumId w:val="8"/>
  </w:num>
  <w:num w:numId="19">
    <w:abstractNumId w:val="7"/>
  </w:num>
  <w:num w:numId="20">
    <w:abstractNumId w:val="14"/>
  </w:num>
  <w:num w:numId="21">
    <w:abstractNumId w:val="22"/>
  </w:num>
  <w:num w:numId="22">
    <w:abstractNumId w:val="11"/>
  </w:num>
  <w:num w:numId="23">
    <w:abstractNumId w:val="23"/>
  </w:num>
  <w:num w:numId="24">
    <w:abstractNumId w:val="30"/>
  </w:num>
  <w:num w:numId="25">
    <w:abstractNumId w:val="6"/>
  </w:num>
  <w:num w:numId="26">
    <w:abstractNumId w:val="13"/>
  </w:num>
  <w:num w:numId="27">
    <w:abstractNumId w:val="1"/>
  </w:num>
  <w:num w:numId="28">
    <w:abstractNumId w:val="12"/>
  </w:num>
  <w:num w:numId="29">
    <w:abstractNumId w:val="5"/>
  </w:num>
  <w:num w:numId="30">
    <w:abstractNumId w:val="16"/>
  </w:num>
  <w:num w:numId="31">
    <w:abstractNumId w:val="24"/>
  </w:num>
  <w:num w:numId="32">
    <w:abstractNumId w:val="2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1C47"/>
    <w:rsid w:val="000023FC"/>
    <w:rsid w:val="00002AB7"/>
    <w:rsid w:val="00004DEB"/>
    <w:rsid w:val="00010810"/>
    <w:rsid w:val="00010D85"/>
    <w:rsid w:val="000113FE"/>
    <w:rsid w:val="000145E3"/>
    <w:rsid w:val="000204A1"/>
    <w:rsid w:val="00026408"/>
    <w:rsid w:val="0003517F"/>
    <w:rsid w:val="00037426"/>
    <w:rsid w:val="00044D9B"/>
    <w:rsid w:val="000462C3"/>
    <w:rsid w:val="0005391C"/>
    <w:rsid w:val="000549B4"/>
    <w:rsid w:val="00054A29"/>
    <w:rsid w:val="000604CF"/>
    <w:rsid w:val="00060C90"/>
    <w:rsid w:val="000611F6"/>
    <w:rsid w:val="000635F7"/>
    <w:rsid w:val="00063F9C"/>
    <w:rsid w:val="000716F0"/>
    <w:rsid w:val="00075227"/>
    <w:rsid w:val="00076A80"/>
    <w:rsid w:val="0008505B"/>
    <w:rsid w:val="0008690B"/>
    <w:rsid w:val="000919AF"/>
    <w:rsid w:val="000929D4"/>
    <w:rsid w:val="00092B0B"/>
    <w:rsid w:val="000933A7"/>
    <w:rsid w:val="00095555"/>
    <w:rsid w:val="00095590"/>
    <w:rsid w:val="00095778"/>
    <w:rsid w:val="00095B3A"/>
    <w:rsid w:val="000A0BE8"/>
    <w:rsid w:val="000A0E4E"/>
    <w:rsid w:val="000A0ED5"/>
    <w:rsid w:val="000A4A16"/>
    <w:rsid w:val="000A7A5C"/>
    <w:rsid w:val="000B0160"/>
    <w:rsid w:val="000B0EE3"/>
    <w:rsid w:val="000B3849"/>
    <w:rsid w:val="000C1067"/>
    <w:rsid w:val="000C130A"/>
    <w:rsid w:val="000C44BC"/>
    <w:rsid w:val="000C6AB1"/>
    <w:rsid w:val="000D06B1"/>
    <w:rsid w:val="000D1EAA"/>
    <w:rsid w:val="000D4EC6"/>
    <w:rsid w:val="000D7853"/>
    <w:rsid w:val="000D7E5C"/>
    <w:rsid w:val="000E1CA4"/>
    <w:rsid w:val="000E323E"/>
    <w:rsid w:val="000E3C1A"/>
    <w:rsid w:val="000F3C4F"/>
    <w:rsid w:val="000F61BF"/>
    <w:rsid w:val="000F7149"/>
    <w:rsid w:val="000F7954"/>
    <w:rsid w:val="00100404"/>
    <w:rsid w:val="00100863"/>
    <w:rsid w:val="00100DB5"/>
    <w:rsid w:val="00100E51"/>
    <w:rsid w:val="0010252E"/>
    <w:rsid w:val="0010342A"/>
    <w:rsid w:val="001046A6"/>
    <w:rsid w:val="00106B92"/>
    <w:rsid w:val="00107F54"/>
    <w:rsid w:val="0011251D"/>
    <w:rsid w:val="001175EE"/>
    <w:rsid w:val="00117644"/>
    <w:rsid w:val="00120A50"/>
    <w:rsid w:val="00121A77"/>
    <w:rsid w:val="00121C3C"/>
    <w:rsid w:val="00125269"/>
    <w:rsid w:val="00126DE5"/>
    <w:rsid w:val="00130274"/>
    <w:rsid w:val="00132EC7"/>
    <w:rsid w:val="00136AC1"/>
    <w:rsid w:val="00146CB6"/>
    <w:rsid w:val="00153FFD"/>
    <w:rsid w:val="001612CD"/>
    <w:rsid w:val="0016214F"/>
    <w:rsid w:val="00163663"/>
    <w:rsid w:val="00165481"/>
    <w:rsid w:val="00172F25"/>
    <w:rsid w:val="001807F7"/>
    <w:rsid w:val="001809B3"/>
    <w:rsid w:val="00180E11"/>
    <w:rsid w:val="00181C15"/>
    <w:rsid w:val="00184195"/>
    <w:rsid w:val="00184A87"/>
    <w:rsid w:val="00191C47"/>
    <w:rsid w:val="00194412"/>
    <w:rsid w:val="0019545D"/>
    <w:rsid w:val="001A22DA"/>
    <w:rsid w:val="001A5E08"/>
    <w:rsid w:val="001B0C6A"/>
    <w:rsid w:val="001B21FB"/>
    <w:rsid w:val="001B39BA"/>
    <w:rsid w:val="001C0269"/>
    <w:rsid w:val="001C0FA2"/>
    <w:rsid w:val="001C1B76"/>
    <w:rsid w:val="001C1D78"/>
    <w:rsid w:val="001C2A73"/>
    <w:rsid w:val="001C414A"/>
    <w:rsid w:val="001C5355"/>
    <w:rsid w:val="001C615C"/>
    <w:rsid w:val="001C6F49"/>
    <w:rsid w:val="001D0B38"/>
    <w:rsid w:val="001D0C02"/>
    <w:rsid w:val="001D1C23"/>
    <w:rsid w:val="001D23BF"/>
    <w:rsid w:val="001D3619"/>
    <w:rsid w:val="001D3DB6"/>
    <w:rsid w:val="001D6399"/>
    <w:rsid w:val="001E0575"/>
    <w:rsid w:val="001E0F77"/>
    <w:rsid w:val="001E4AA5"/>
    <w:rsid w:val="001E4B9A"/>
    <w:rsid w:val="001E7830"/>
    <w:rsid w:val="001F0836"/>
    <w:rsid w:val="001F3193"/>
    <w:rsid w:val="001F4653"/>
    <w:rsid w:val="001F4A91"/>
    <w:rsid w:val="001F6E21"/>
    <w:rsid w:val="00200400"/>
    <w:rsid w:val="0020291D"/>
    <w:rsid w:val="002036C7"/>
    <w:rsid w:val="00204F10"/>
    <w:rsid w:val="002125DA"/>
    <w:rsid w:val="0021262B"/>
    <w:rsid w:val="0021580C"/>
    <w:rsid w:val="002171E9"/>
    <w:rsid w:val="00221CB3"/>
    <w:rsid w:val="00223060"/>
    <w:rsid w:val="00224AE4"/>
    <w:rsid w:val="00225A34"/>
    <w:rsid w:val="00226079"/>
    <w:rsid w:val="0022775F"/>
    <w:rsid w:val="00227FB8"/>
    <w:rsid w:val="00232B4B"/>
    <w:rsid w:val="00232D5E"/>
    <w:rsid w:val="0023445A"/>
    <w:rsid w:val="00236823"/>
    <w:rsid w:val="00243B50"/>
    <w:rsid w:val="00243E10"/>
    <w:rsid w:val="00245620"/>
    <w:rsid w:val="002508A9"/>
    <w:rsid w:val="00251B8B"/>
    <w:rsid w:val="00252305"/>
    <w:rsid w:val="002536F9"/>
    <w:rsid w:val="00260065"/>
    <w:rsid w:val="00261AA6"/>
    <w:rsid w:val="00266562"/>
    <w:rsid w:val="002675A2"/>
    <w:rsid w:val="002705D8"/>
    <w:rsid w:val="002710DD"/>
    <w:rsid w:val="0029252E"/>
    <w:rsid w:val="00292C07"/>
    <w:rsid w:val="00294CCE"/>
    <w:rsid w:val="00296019"/>
    <w:rsid w:val="002A1B4D"/>
    <w:rsid w:val="002A4ABF"/>
    <w:rsid w:val="002A5938"/>
    <w:rsid w:val="002B28F6"/>
    <w:rsid w:val="002B2C16"/>
    <w:rsid w:val="002B3124"/>
    <w:rsid w:val="002B3815"/>
    <w:rsid w:val="002B3A9E"/>
    <w:rsid w:val="002B47C1"/>
    <w:rsid w:val="002B4BE5"/>
    <w:rsid w:val="002C0E47"/>
    <w:rsid w:val="002C13EA"/>
    <w:rsid w:val="002C6A88"/>
    <w:rsid w:val="002D50E2"/>
    <w:rsid w:val="002E3F6C"/>
    <w:rsid w:val="002E5549"/>
    <w:rsid w:val="002E6C81"/>
    <w:rsid w:val="002E78F1"/>
    <w:rsid w:val="002F0695"/>
    <w:rsid w:val="002F722C"/>
    <w:rsid w:val="002F73BE"/>
    <w:rsid w:val="002F7C13"/>
    <w:rsid w:val="003022F5"/>
    <w:rsid w:val="00305AD6"/>
    <w:rsid w:val="00312C4C"/>
    <w:rsid w:val="00317745"/>
    <w:rsid w:val="003178D3"/>
    <w:rsid w:val="00317E0B"/>
    <w:rsid w:val="00323159"/>
    <w:rsid w:val="00325925"/>
    <w:rsid w:val="00326BB8"/>
    <w:rsid w:val="0033104E"/>
    <w:rsid w:val="0033402B"/>
    <w:rsid w:val="003342FC"/>
    <w:rsid w:val="00337C2B"/>
    <w:rsid w:val="0034014E"/>
    <w:rsid w:val="00340D30"/>
    <w:rsid w:val="003418A4"/>
    <w:rsid w:val="00341A4E"/>
    <w:rsid w:val="003434D8"/>
    <w:rsid w:val="0034485E"/>
    <w:rsid w:val="003448E5"/>
    <w:rsid w:val="00345A27"/>
    <w:rsid w:val="00346D00"/>
    <w:rsid w:val="00352BAA"/>
    <w:rsid w:val="003532DD"/>
    <w:rsid w:val="00353A0A"/>
    <w:rsid w:val="003541EC"/>
    <w:rsid w:val="003569E3"/>
    <w:rsid w:val="003623CE"/>
    <w:rsid w:val="003647EB"/>
    <w:rsid w:val="003660E4"/>
    <w:rsid w:val="00367D00"/>
    <w:rsid w:val="0037017D"/>
    <w:rsid w:val="003770DE"/>
    <w:rsid w:val="00377F8C"/>
    <w:rsid w:val="003836A9"/>
    <w:rsid w:val="003855EB"/>
    <w:rsid w:val="003879E7"/>
    <w:rsid w:val="00391B14"/>
    <w:rsid w:val="00393F5C"/>
    <w:rsid w:val="003944AE"/>
    <w:rsid w:val="0039564D"/>
    <w:rsid w:val="0039565D"/>
    <w:rsid w:val="00397DEB"/>
    <w:rsid w:val="003A0A99"/>
    <w:rsid w:val="003A12D9"/>
    <w:rsid w:val="003A7631"/>
    <w:rsid w:val="003B04F8"/>
    <w:rsid w:val="003C0151"/>
    <w:rsid w:val="003C115D"/>
    <w:rsid w:val="003C32CD"/>
    <w:rsid w:val="003D4270"/>
    <w:rsid w:val="003D453D"/>
    <w:rsid w:val="003D4586"/>
    <w:rsid w:val="003D4CE6"/>
    <w:rsid w:val="003D5EA7"/>
    <w:rsid w:val="003D7DC4"/>
    <w:rsid w:val="003E124B"/>
    <w:rsid w:val="003E4926"/>
    <w:rsid w:val="003E4CEE"/>
    <w:rsid w:val="003E6F25"/>
    <w:rsid w:val="003F1440"/>
    <w:rsid w:val="003F3158"/>
    <w:rsid w:val="003F3EDF"/>
    <w:rsid w:val="003F55C9"/>
    <w:rsid w:val="004025BB"/>
    <w:rsid w:val="0040391D"/>
    <w:rsid w:val="00403D04"/>
    <w:rsid w:val="00404A4B"/>
    <w:rsid w:val="00406DDE"/>
    <w:rsid w:val="00410AD9"/>
    <w:rsid w:val="00411B52"/>
    <w:rsid w:val="00414E4F"/>
    <w:rsid w:val="00415F2D"/>
    <w:rsid w:val="00415FED"/>
    <w:rsid w:val="0042190F"/>
    <w:rsid w:val="004232B0"/>
    <w:rsid w:val="004249DE"/>
    <w:rsid w:val="00431D18"/>
    <w:rsid w:val="00431F0D"/>
    <w:rsid w:val="00433963"/>
    <w:rsid w:val="00433C8A"/>
    <w:rsid w:val="00437B38"/>
    <w:rsid w:val="00444686"/>
    <w:rsid w:val="00446129"/>
    <w:rsid w:val="004479CD"/>
    <w:rsid w:val="0045008C"/>
    <w:rsid w:val="0045011E"/>
    <w:rsid w:val="004521DE"/>
    <w:rsid w:val="0045371D"/>
    <w:rsid w:val="0045687E"/>
    <w:rsid w:val="00456D55"/>
    <w:rsid w:val="00460D98"/>
    <w:rsid w:val="00461664"/>
    <w:rsid w:val="00463071"/>
    <w:rsid w:val="00464BE2"/>
    <w:rsid w:val="00466A76"/>
    <w:rsid w:val="004711B9"/>
    <w:rsid w:val="0047793F"/>
    <w:rsid w:val="00477E07"/>
    <w:rsid w:val="0048203E"/>
    <w:rsid w:val="004839BE"/>
    <w:rsid w:val="00485DB5"/>
    <w:rsid w:val="004871F5"/>
    <w:rsid w:val="00492B9F"/>
    <w:rsid w:val="004A07F2"/>
    <w:rsid w:val="004A28D2"/>
    <w:rsid w:val="004A39C4"/>
    <w:rsid w:val="004A4376"/>
    <w:rsid w:val="004A4756"/>
    <w:rsid w:val="004A4E5B"/>
    <w:rsid w:val="004A5D4F"/>
    <w:rsid w:val="004B27DA"/>
    <w:rsid w:val="004B2980"/>
    <w:rsid w:val="004B536D"/>
    <w:rsid w:val="004B63D9"/>
    <w:rsid w:val="004B64BF"/>
    <w:rsid w:val="004C188D"/>
    <w:rsid w:val="004C3DAF"/>
    <w:rsid w:val="004D28B3"/>
    <w:rsid w:val="004D28DA"/>
    <w:rsid w:val="004D66B1"/>
    <w:rsid w:val="004D7A8E"/>
    <w:rsid w:val="004E060E"/>
    <w:rsid w:val="004E3BEA"/>
    <w:rsid w:val="004E4766"/>
    <w:rsid w:val="004E4800"/>
    <w:rsid w:val="004F10A2"/>
    <w:rsid w:val="004F26D5"/>
    <w:rsid w:val="00500322"/>
    <w:rsid w:val="005011DF"/>
    <w:rsid w:val="00515626"/>
    <w:rsid w:val="00522A62"/>
    <w:rsid w:val="00525D8A"/>
    <w:rsid w:val="00526D2B"/>
    <w:rsid w:val="0053318C"/>
    <w:rsid w:val="0053445A"/>
    <w:rsid w:val="00534F7F"/>
    <w:rsid w:val="0054270E"/>
    <w:rsid w:val="00547518"/>
    <w:rsid w:val="00547B37"/>
    <w:rsid w:val="005550A3"/>
    <w:rsid w:val="00560FFE"/>
    <w:rsid w:val="00563654"/>
    <w:rsid w:val="00565746"/>
    <w:rsid w:val="005707F2"/>
    <w:rsid w:val="005732C2"/>
    <w:rsid w:val="00576750"/>
    <w:rsid w:val="00577077"/>
    <w:rsid w:val="00577083"/>
    <w:rsid w:val="00577934"/>
    <w:rsid w:val="005814AA"/>
    <w:rsid w:val="005857E8"/>
    <w:rsid w:val="00585E8C"/>
    <w:rsid w:val="00587135"/>
    <w:rsid w:val="00587B21"/>
    <w:rsid w:val="005924DE"/>
    <w:rsid w:val="005960DC"/>
    <w:rsid w:val="00596423"/>
    <w:rsid w:val="00596713"/>
    <w:rsid w:val="00596C94"/>
    <w:rsid w:val="005A13B7"/>
    <w:rsid w:val="005A67D8"/>
    <w:rsid w:val="005B175F"/>
    <w:rsid w:val="005B2052"/>
    <w:rsid w:val="005B4455"/>
    <w:rsid w:val="005B4DA2"/>
    <w:rsid w:val="005B5003"/>
    <w:rsid w:val="005B584E"/>
    <w:rsid w:val="005C742D"/>
    <w:rsid w:val="005D0A82"/>
    <w:rsid w:val="005D410C"/>
    <w:rsid w:val="005D494B"/>
    <w:rsid w:val="005D5AB7"/>
    <w:rsid w:val="005D5B66"/>
    <w:rsid w:val="005D5E53"/>
    <w:rsid w:val="005D61B3"/>
    <w:rsid w:val="005D64E2"/>
    <w:rsid w:val="005D7DD3"/>
    <w:rsid w:val="005E671F"/>
    <w:rsid w:val="005E7CB0"/>
    <w:rsid w:val="005F0CA4"/>
    <w:rsid w:val="005F19BC"/>
    <w:rsid w:val="005F1B83"/>
    <w:rsid w:val="005F3114"/>
    <w:rsid w:val="005F32D2"/>
    <w:rsid w:val="005F4DE6"/>
    <w:rsid w:val="005F6330"/>
    <w:rsid w:val="005F6952"/>
    <w:rsid w:val="00605C37"/>
    <w:rsid w:val="00607C2A"/>
    <w:rsid w:val="00610DED"/>
    <w:rsid w:val="00615103"/>
    <w:rsid w:val="00621842"/>
    <w:rsid w:val="00625714"/>
    <w:rsid w:val="00626657"/>
    <w:rsid w:val="00632ACA"/>
    <w:rsid w:val="00636F96"/>
    <w:rsid w:val="00641ED6"/>
    <w:rsid w:val="006473F9"/>
    <w:rsid w:val="00650445"/>
    <w:rsid w:val="006522D0"/>
    <w:rsid w:val="00656646"/>
    <w:rsid w:val="00657A98"/>
    <w:rsid w:val="006608DD"/>
    <w:rsid w:val="0066229D"/>
    <w:rsid w:val="006638FC"/>
    <w:rsid w:val="006739A6"/>
    <w:rsid w:val="00673AB2"/>
    <w:rsid w:val="00680B80"/>
    <w:rsid w:val="006816D1"/>
    <w:rsid w:val="00681E52"/>
    <w:rsid w:val="006860A3"/>
    <w:rsid w:val="00691F79"/>
    <w:rsid w:val="00695D47"/>
    <w:rsid w:val="006963D6"/>
    <w:rsid w:val="006A0800"/>
    <w:rsid w:val="006A24FB"/>
    <w:rsid w:val="006A433E"/>
    <w:rsid w:val="006A48F9"/>
    <w:rsid w:val="006A4D6B"/>
    <w:rsid w:val="006A7B4C"/>
    <w:rsid w:val="006B0279"/>
    <w:rsid w:val="006B0A5C"/>
    <w:rsid w:val="006B4653"/>
    <w:rsid w:val="006C5B8B"/>
    <w:rsid w:val="006D085D"/>
    <w:rsid w:val="006D23AD"/>
    <w:rsid w:val="006D70E4"/>
    <w:rsid w:val="006E69C9"/>
    <w:rsid w:val="006F272A"/>
    <w:rsid w:val="006F5099"/>
    <w:rsid w:val="00700A18"/>
    <w:rsid w:val="00700A35"/>
    <w:rsid w:val="00702FBA"/>
    <w:rsid w:val="00703318"/>
    <w:rsid w:val="00706FD3"/>
    <w:rsid w:val="007111E4"/>
    <w:rsid w:val="0071202E"/>
    <w:rsid w:val="00712A83"/>
    <w:rsid w:val="00713561"/>
    <w:rsid w:val="007135C2"/>
    <w:rsid w:val="007139E6"/>
    <w:rsid w:val="007158B0"/>
    <w:rsid w:val="00723985"/>
    <w:rsid w:val="00730B2C"/>
    <w:rsid w:val="00731E62"/>
    <w:rsid w:val="0073356D"/>
    <w:rsid w:val="0073421A"/>
    <w:rsid w:val="00735710"/>
    <w:rsid w:val="00735E13"/>
    <w:rsid w:val="00736984"/>
    <w:rsid w:val="00740A0E"/>
    <w:rsid w:val="00740AAE"/>
    <w:rsid w:val="00741C87"/>
    <w:rsid w:val="00742BAE"/>
    <w:rsid w:val="007430A6"/>
    <w:rsid w:val="0074716A"/>
    <w:rsid w:val="007475E8"/>
    <w:rsid w:val="007507B8"/>
    <w:rsid w:val="0075199B"/>
    <w:rsid w:val="0075597B"/>
    <w:rsid w:val="0075739C"/>
    <w:rsid w:val="0076067C"/>
    <w:rsid w:val="00765941"/>
    <w:rsid w:val="00773A83"/>
    <w:rsid w:val="00773D23"/>
    <w:rsid w:val="007762E5"/>
    <w:rsid w:val="007803B5"/>
    <w:rsid w:val="007839BB"/>
    <w:rsid w:val="007906B7"/>
    <w:rsid w:val="007913DB"/>
    <w:rsid w:val="00793A9A"/>
    <w:rsid w:val="00793B08"/>
    <w:rsid w:val="007951DD"/>
    <w:rsid w:val="00797A88"/>
    <w:rsid w:val="007A7B0F"/>
    <w:rsid w:val="007B1DBF"/>
    <w:rsid w:val="007B2CE8"/>
    <w:rsid w:val="007B3B67"/>
    <w:rsid w:val="007B564C"/>
    <w:rsid w:val="007B5E7C"/>
    <w:rsid w:val="007B73B9"/>
    <w:rsid w:val="007C18C2"/>
    <w:rsid w:val="007C3214"/>
    <w:rsid w:val="007C32A4"/>
    <w:rsid w:val="007D502D"/>
    <w:rsid w:val="007D6179"/>
    <w:rsid w:val="007D7EBA"/>
    <w:rsid w:val="007E056C"/>
    <w:rsid w:val="007E3B5F"/>
    <w:rsid w:val="007E6CE1"/>
    <w:rsid w:val="007E777E"/>
    <w:rsid w:val="007F2F69"/>
    <w:rsid w:val="00800979"/>
    <w:rsid w:val="00814459"/>
    <w:rsid w:val="00821852"/>
    <w:rsid w:val="008231BF"/>
    <w:rsid w:val="00823F2E"/>
    <w:rsid w:val="00825580"/>
    <w:rsid w:val="00826CC8"/>
    <w:rsid w:val="008312D9"/>
    <w:rsid w:val="00831CAA"/>
    <w:rsid w:val="00832AC3"/>
    <w:rsid w:val="00832ECE"/>
    <w:rsid w:val="008348F9"/>
    <w:rsid w:val="008353AE"/>
    <w:rsid w:val="00840969"/>
    <w:rsid w:val="00841661"/>
    <w:rsid w:val="00842052"/>
    <w:rsid w:val="0084230A"/>
    <w:rsid w:val="0084259A"/>
    <w:rsid w:val="00846EE2"/>
    <w:rsid w:val="008472D2"/>
    <w:rsid w:val="008479A9"/>
    <w:rsid w:val="00850167"/>
    <w:rsid w:val="00856E51"/>
    <w:rsid w:val="00863413"/>
    <w:rsid w:val="00864DE9"/>
    <w:rsid w:val="0086585A"/>
    <w:rsid w:val="00872EDC"/>
    <w:rsid w:val="008823DC"/>
    <w:rsid w:val="0088627D"/>
    <w:rsid w:val="008901F0"/>
    <w:rsid w:val="00890BB3"/>
    <w:rsid w:val="0089175B"/>
    <w:rsid w:val="00892742"/>
    <w:rsid w:val="00892AA5"/>
    <w:rsid w:val="008972CC"/>
    <w:rsid w:val="008A0867"/>
    <w:rsid w:val="008A2B3A"/>
    <w:rsid w:val="008A2E2A"/>
    <w:rsid w:val="008A43CF"/>
    <w:rsid w:val="008A534D"/>
    <w:rsid w:val="008A54BC"/>
    <w:rsid w:val="008B3A6F"/>
    <w:rsid w:val="008B61B4"/>
    <w:rsid w:val="008B63D5"/>
    <w:rsid w:val="008B7682"/>
    <w:rsid w:val="008B7A2A"/>
    <w:rsid w:val="008C72F8"/>
    <w:rsid w:val="008D246F"/>
    <w:rsid w:val="008D463D"/>
    <w:rsid w:val="008D4CD5"/>
    <w:rsid w:val="008D4E8B"/>
    <w:rsid w:val="008D6F8F"/>
    <w:rsid w:val="008E2887"/>
    <w:rsid w:val="008E65BF"/>
    <w:rsid w:val="008E6BBF"/>
    <w:rsid w:val="008E6C9C"/>
    <w:rsid w:val="008E7C17"/>
    <w:rsid w:val="009005D3"/>
    <w:rsid w:val="00900808"/>
    <w:rsid w:val="00900E5D"/>
    <w:rsid w:val="009022BE"/>
    <w:rsid w:val="0090729F"/>
    <w:rsid w:val="009072F9"/>
    <w:rsid w:val="009100FC"/>
    <w:rsid w:val="009112C5"/>
    <w:rsid w:val="0092233B"/>
    <w:rsid w:val="00931474"/>
    <w:rsid w:val="00932D40"/>
    <w:rsid w:val="00935FE2"/>
    <w:rsid w:val="00936380"/>
    <w:rsid w:val="009367DE"/>
    <w:rsid w:val="00937F01"/>
    <w:rsid w:val="009413C0"/>
    <w:rsid w:val="00943132"/>
    <w:rsid w:val="00944E87"/>
    <w:rsid w:val="00951DA2"/>
    <w:rsid w:val="00951E89"/>
    <w:rsid w:val="00952C2A"/>
    <w:rsid w:val="00960518"/>
    <w:rsid w:val="0096214A"/>
    <w:rsid w:val="009628F4"/>
    <w:rsid w:val="009659DC"/>
    <w:rsid w:val="0096660B"/>
    <w:rsid w:val="00967BDC"/>
    <w:rsid w:val="009720AE"/>
    <w:rsid w:val="00972E4D"/>
    <w:rsid w:val="00973782"/>
    <w:rsid w:val="00973879"/>
    <w:rsid w:val="009851A8"/>
    <w:rsid w:val="009941A7"/>
    <w:rsid w:val="009954FA"/>
    <w:rsid w:val="009A3768"/>
    <w:rsid w:val="009A5E2C"/>
    <w:rsid w:val="009A65B7"/>
    <w:rsid w:val="009A69A3"/>
    <w:rsid w:val="009A79FD"/>
    <w:rsid w:val="009B0CC4"/>
    <w:rsid w:val="009B42FE"/>
    <w:rsid w:val="009B49E0"/>
    <w:rsid w:val="009B6753"/>
    <w:rsid w:val="009B6D43"/>
    <w:rsid w:val="009C0373"/>
    <w:rsid w:val="009C5F4C"/>
    <w:rsid w:val="009C6A78"/>
    <w:rsid w:val="009C7C19"/>
    <w:rsid w:val="009D13D4"/>
    <w:rsid w:val="009D278F"/>
    <w:rsid w:val="009D6E7B"/>
    <w:rsid w:val="009F3104"/>
    <w:rsid w:val="009F328F"/>
    <w:rsid w:val="009F5500"/>
    <w:rsid w:val="009F58FE"/>
    <w:rsid w:val="009F6554"/>
    <w:rsid w:val="009F7FD3"/>
    <w:rsid w:val="00A00544"/>
    <w:rsid w:val="00A02AD1"/>
    <w:rsid w:val="00A06F75"/>
    <w:rsid w:val="00A07DF6"/>
    <w:rsid w:val="00A1243D"/>
    <w:rsid w:val="00A131A8"/>
    <w:rsid w:val="00A131B9"/>
    <w:rsid w:val="00A13C39"/>
    <w:rsid w:val="00A15397"/>
    <w:rsid w:val="00A164E2"/>
    <w:rsid w:val="00A178CA"/>
    <w:rsid w:val="00A20D6C"/>
    <w:rsid w:val="00A23E86"/>
    <w:rsid w:val="00A24354"/>
    <w:rsid w:val="00A27CF3"/>
    <w:rsid w:val="00A31DB6"/>
    <w:rsid w:val="00A34854"/>
    <w:rsid w:val="00A34DB6"/>
    <w:rsid w:val="00A406BD"/>
    <w:rsid w:val="00A4350A"/>
    <w:rsid w:val="00A44592"/>
    <w:rsid w:val="00A445F5"/>
    <w:rsid w:val="00A468A0"/>
    <w:rsid w:val="00A47068"/>
    <w:rsid w:val="00A519A6"/>
    <w:rsid w:val="00A523AD"/>
    <w:rsid w:val="00A52756"/>
    <w:rsid w:val="00A553D4"/>
    <w:rsid w:val="00A613E3"/>
    <w:rsid w:val="00A619B4"/>
    <w:rsid w:val="00A64C2C"/>
    <w:rsid w:val="00A7784A"/>
    <w:rsid w:val="00A80516"/>
    <w:rsid w:val="00A8051C"/>
    <w:rsid w:val="00A809CB"/>
    <w:rsid w:val="00A81355"/>
    <w:rsid w:val="00A830D6"/>
    <w:rsid w:val="00A84FB9"/>
    <w:rsid w:val="00A85531"/>
    <w:rsid w:val="00A86B9D"/>
    <w:rsid w:val="00A9050D"/>
    <w:rsid w:val="00A90664"/>
    <w:rsid w:val="00A9089D"/>
    <w:rsid w:val="00A9378E"/>
    <w:rsid w:val="00A93A66"/>
    <w:rsid w:val="00A967F7"/>
    <w:rsid w:val="00AA1ACF"/>
    <w:rsid w:val="00AA49A8"/>
    <w:rsid w:val="00AA4F64"/>
    <w:rsid w:val="00AA5F6F"/>
    <w:rsid w:val="00AA719F"/>
    <w:rsid w:val="00AB21E0"/>
    <w:rsid w:val="00AB315D"/>
    <w:rsid w:val="00AB4115"/>
    <w:rsid w:val="00AB6E7B"/>
    <w:rsid w:val="00AC4B37"/>
    <w:rsid w:val="00AD6B7B"/>
    <w:rsid w:val="00AD7874"/>
    <w:rsid w:val="00AE04DE"/>
    <w:rsid w:val="00AE0DD4"/>
    <w:rsid w:val="00AE31B9"/>
    <w:rsid w:val="00AE5AB8"/>
    <w:rsid w:val="00AE5D9F"/>
    <w:rsid w:val="00AE61EE"/>
    <w:rsid w:val="00AE6639"/>
    <w:rsid w:val="00AF0CB3"/>
    <w:rsid w:val="00AF4D09"/>
    <w:rsid w:val="00AF4E75"/>
    <w:rsid w:val="00B037BB"/>
    <w:rsid w:val="00B07831"/>
    <w:rsid w:val="00B07CEF"/>
    <w:rsid w:val="00B11F26"/>
    <w:rsid w:val="00B1352D"/>
    <w:rsid w:val="00B17FA5"/>
    <w:rsid w:val="00B227CA"/>
    <w:rsid w:val="00B2294A"/>
    <w:rsid w:val="00B27022"/>
    <w:rsid w:val="00B316CC"/>
    <w:rsid w:val="00B329F0"/>
    <w:rsid w:val="00B34188"/>
    <w:rsid w:val="00B34954"/>
    <w:rsid w:val="00B359F6"/>
    <w:rsid w:val="00B36279"/>
    <w:rsid w:val="00B45078"/>
    <w:rsid w:val="00B50C56"/>
    <w:rsid w:val="00B554FF"/>
    <w:rsid w:val="00B601B5"/>
    <w:rsid w:val="00B62518"/>
    <w:rsid w:val="00B639CD"/>
    <w:rsid w:val="00B63C31"/>
    <w:rsid w:val="00B64A1B"/>
    <w:rsid w:val="00B65A25"/>
    <w:rsid w:val="00B7121D"/>
    <w:rsid w:val="00B73435"/>
    <w:rsid w:val="00B80B9D"/>
    <w:rsid w:val="00B81F0C"/>
    <w:rsid w:val="00B82851"/>
    <w:rsid w:val="00B87048"/>
    <w:rsid w:val="00B92BAF"/>
    <w:rsid w:val="00B9682C"/>
    <w:rsid w:val="00BA0EAB"/>
    <w:rsid w:val="00BA1629"/>
    <w:rsid w:val="00BA24BE"/>
    <w:rsid w:val="00BB040A"/>
    <w:rsid w:val="00BB1383"/>
    <w:rsid w:val="00BB24D0"/>
    <w:rsid w:val="00BB62B5"/>
    <w:rsid w:val="00BB6F40"/>
    <w:rsid w:val="00BC4224"/>
    <w:rsid w:val="00BC4E37"/>
    <w:rsid w:val="00BC7B4D"/>
    <w:rsid w:val="00BD026B"/>
    <w:rsid w:val="00BD1962"/>
    <w:rsid w:val="00BD2AD6"/>
    <w:rsid w:val="00BD3ECF"/>
    <w:rsid w:val="00BD575B"/>
    <w:rsid w:val="00BD5AF6"/>
    <w:rsid w:val="00BE01B4"/>
    <w:rsid w:val="00BE3BA8"/>
    <w:rsid w:val="00BE50FF"/>
    <w:rsid w:val="00BE6863"/>
    <w:rsid w:val="00BE695C"/>
    <w:rsid w:val="00BF2D93"/>
    <w:rsid w:val="00BF391A"/>
    <w:rsid w:val="00BF6FCC"/>
    <w:rsid w:val="00C1066B"/>
    <w:rsid w:val="00C11116"/>
    <w:rsid w:val="00C17FBC"/>
    <w:rsid w:val="00C20654"/>
    <w:rsid w:val="00C211C7"/>
    <w:rsid w:val="00C21BFB"/>
    <w:rsid w:val="00C21CFE"/>
    <w:rsid w:val="00C3012D"/>
    <w:rsid w:val="00C34EED"/>
    <w:rsid w:val="00C407E4"/>
    <w:rsid w:val="00C43F80"/>
    <w:rsid w:val="00C444E6"/>
    <w:rsid w:val="00C46D8E"/>
    <w:rsid w:val="00C4762B"/>
    <w:rsid w:val="00C50902"/>
    <w:rsid w:val="00C5266A"/>
    <w:rsid w:val="00C53594"/>
    <w:rsid w:val="00C5749D"/>
    <w:rsid w:val="00C600E7"/>
    <w:rsid w:val="00C607EB"/>
    <w:rsid w:val="00C60D24"/>
    <w:rsid w:val="00C611B3"/>
    <w:rsid w:val="00C613B3"/>
    <w:rsid w:val="00C63965"/>
    <w:rsid w:val="00C65636"/>
    <w:rsid w:val="00C67ECB"/>
    <w:rsid w:val="00C76097"/>
    <w:rsid w:val="00C76872"/>
    <w:rsid w:val="00C81276"/>
    <w:rsid w:val="00C821CE"/>
    <w:rsid w:val="00C827CD"/>
    <w:rsid w:val="00C83707"/>
    <w:rsid w:val="00C84CA3"/>
    <w:rsid w:val="00C9197E"/>
    <w:rsid w:val="00C91D4D"/>
    <w:rsid w:val="00C94BE3"/>
    <w:rsid w:val="00C95135"/>
    <w:rsid w:val="00CA2ED8"/>
    <w:rsid w:val="00CA3A64"/>
    <w:rsid w:val="00CA6B0C"/>
    <w:rsid w:val="00CB15E8"/>
    <w:rsid w:val="00CB16B2"/>
    <w:rsid w:val="00CB339C"/>
    <w:rsid w:val="00CC0558"/>
    <w:rsid w:val="00CC720A"/>
    <w:rsid w:val="00CC76C1"/>
    <w:rsid w:val="00CC7D97"/>
    <w:rsid w:val="00CD02E5"/>
    <w:rsid w:val="00CD3BCA"/>
    <w:rsid w:val="00CD65EA"/>
    <w:rsid w:val="00CD7F48"/>
    <w:rsid w:val="00CE1FF5"/>
    <w:rsid w:val="00CE4DAE"/>
    <w:rsid w:val="00CE5A65"/>
    <w:rsid w:val="00CE64D4"/>
    <w:rsid w:val="00CF172E"/>
    <w:rsid w:val="00CF23F2"/>
    <w:rsid w:val="00CF266B"/>
    <w:rsid w:val="00CF2EC4"/>
    <w:rsid w:val="00CF3E5A"/>
    <w:rsid w:val="00D042E2"/>
    <w:rsid w:val="00D04F20"/>
    <w:rsid w:val="00D05BE9"/>
    <w:rsid w:val="00D05DDA"/>
    <w:rsid w:val="00D15EC3"/>
    <w:rsid w:val="00D16471"/>
    <w:rsid w:val="00D1680E"/>
    <w:rsid w:val="00D2259A"/>
    <w:rsid w:val="00D255A1"/>
    <w:rsid w:val="00D42B0C"/>
    <w:rsid w:val="00D471BF"/>
    <w:rsid w:val="00D520FD"/>
    <w:rsid w:val="00D53B44"/>
    <w:rsid w:val="00D54B19"/>
    <w:rsid w:val="00D60F9E"/>
    <w:rsid w:val="00D635D1"/>
    <w:rsid w:val="00D63AAB"/>
    <w:rsid w:val="00D65648"/>
    <w:rsid w:val="00D65886"/>
    <w:rsid w:val="00D6754C"/>
    <w:rsid w:val="00D75718"/>
    <w:rsid w:val="00D81E9C"/>
    <w:rsid w:val="00D83731"/>
    <w:rsid w:val="00D84790"/>
    <w:rsid w:val="00D8517B"/>
    <w:rsid w:val="00D860A7"/>
    <w:rsid w:val="00D90590"/>
    <w:rsid w:val="00D91032"/>
    <w:rsid w:val="00D93045"/>
    <w:rsid w:val="00D9790C"/>
    <w:rsid w:val="00D97E7E"/>
    <w:rsid w:val="00DA0ACF"/>
    <w:rsid w:val="00DA305B"/>
    <w:rsid w:val="00DA67CF"/>
    <w:rsid w:val="00DB3FFC"/>
    <w:rsid w:val="00DB5929"/>
    <w:rsid w:val="00DC02CD"/>
    <w:rsid w:val="00DC1C47"/>
    <w:rsid w:val="00DC4670"/>
    <w:rsid w:val="00DC4B51"/>
    <w:rsid w:val="00DD26E5"/>
    <w:rsid w:val="00DD325E"/>
    <w:rsid w:val="00DE0050"/>
    <w:rsid w:val="00DE0CE4"/>
    <w:rsid w:val="00DE2430"/>
    <w:rsid w:val="00DE2E23"/>
    <w:rsid w:val="00DE42C6"/>
    <w:rsid w:val="00DE517C"/>
    <w:rsid w:val="00DE6737"/>
    <w:rsid w:val="00DE73B4"/>
    <w:rsid w:val="00DF44CA"/>
    <w:rsid w:val="00E06976"/>
    <w:rsid w:val="00E0731B"/>
    <w:rsid w:val="00E119F2"/>
    <w:rsid w:val="00E127E2"/>
    <w:rsid w:val="00E139B6"/>
    <w:rsid w:val="00E2258A"/>
    <w:rsid w:val="00E2709C"/>
    <w:rsid w:val="00E33321"/>
    <w:rsid w:val="00E333F3"/>
    <w:rsid w:val="00E35A10"/>
    <w:rsid w:val="00E4115A"/>
    <w:rsid w:val="00E415BC"/>
    <w:rsid w:val="00E51409"/>
    <w:rsid w:val="00E5441F"/>
    <w:rsid w:val="00E60899"/>
    <w:rsid w:val="00E61571"/>
    <w:rsid w:val="00E65E28"/>
    <w:rsid w:val="00E73F61"/>
    <w:rsid w:val="00E74D28"/>
    <w:rsid w:val="00E80079"/>
    <w:rsid w:val="00E80C74"/>
    <w:rsid w:val="00E87E33"/>
    <w:rsid w:val="00E905E7"/>
    <w:rsid w:val="00E908A1"/>
    <w:rsid w:val="00E96600"/>
    <w:rsid w:val="00EA3365"/>
    <w:rsid w:val="00EA4E6A"/>
    <w:rsid w:val="00EA5C7A"/>
    <w:rsid w:val="00EA5CBC"/>
    <w:rsid w:val="00EA65A2"/>
    <w:rsid w:val="00EB1C5E"/>
    <w:rsid w:val="00EB2B44"/>
    <w:rsid w:val="00EB5663"/>
    <w:rsid w:val="00EC4189"/>
    <w:rsid w:val="00EC4EA5"/>
    <w:rsid w:val="00EC6750"/>
    <w:rsid w:val="00ED0405"/>
    <w:rsid w:val="00ED15FB"/>
    <w:rsid w:val="00ED3FB8"/>
    <w:rsid w:val="00ED522F"/>
    <w:rsid w:val="00EE2D9D"/>
    <w:rsid w:val="00EE31E5"/>
    <w:rsid w:val="00EE5D04"/>
    <w:rsid w:val="00EF2F23"/>
    <w:rsid w:val="00EF5019"/>
    <w:rsid w:val="00EF5CC3"/>
    <w:rsid w:val="00EF5EA9"/>
    <w:rsid w:val="00F00434"/>
    <w:rsid w:val="00F0665E"/>
    <w:rsid w:val="00F075FB"/>
    <w:rsid w:val="00F10A17"/>
    <w:rsid w:val="00F12432"/>
    <w:rsid w:val="00F12D27"/>
    <w:rsid w:val="00F133E2"/>
    <w:rsid w:val="00F154DC"/>
    <w:rsid w:val="00F21BA7"/>
    <w:rsid w:val="00F226D3"/>
    <w:rsid w:val="00F24789"/>
    <w:rsid w:val="00F25D68"/>
    <w:rsid w:val="00F30637"/>
    <w:rsid w:val="00F32AD0"/>
    <w:rsid w:val="00F33157"/>
    <w:rsid w:val="00F409CC"/>
    <w:rsid w:val="00F45DC2"/>
    <w:rsid w:val="00F47E97"/>
    <w:rsid w:val="00F510A6"/>
    <w:rsid w:val="00F51BE8"/>
    <w:rsid w:val="00F51E0E"/>
    <w:rsid w:val="00F53DA0"/>
    <w:rsid w:val="00F54F9B"/>
    <w:rsid w:val="00F616A4"/>
    <w:rsid w:val="00F62A74"/>
    <w:rsid w:val="00F63CC9"/>
    <w:rsid w:val="00F65C6D"/>
    <w:rsid w:val="00F66E2C"/>
    <w:rsid w:val="00F67112"/>
    <w:rsid w:val="00F744CB"/>
    <w:rsid w:val="00F76BDB"/>
    <w:rsid w:val="00F802AB"/>
    <w:rsid w:val="00F814FF"/>
    <w:rsid w:val="00F865FD"/>
    <w:rsid w:val="00F86CD8"/>
    <w:rsid w:val="00F90D77"/>
    <w:rsid w:val="00FA04B8"/>
    <w:rsid w:val="00FA5C75"/>
    <w:rsid w:val="00FB2365"/>
    <w:rsid w:val="00FB4DC1"/>
    <w:rsid w:val="00FB65B3"/>
    <w:rsid w:val="00FC070C"/>
    <w:rsid w:val="00FC0BA7"/>
    <w:rsid w:val="00FC0DAE"/>
    <w:rsid w:val="00FC6362"/>
    <w:rsid w:val="00FD18FD"/>
    <w:rsid w:val="00FD29DF"/>
    <w:rsid w:val="00FD5A96"/>
    <w:rsid w:val="00FD6CEC"/>
    <w:rsid w:val="00FE26B0"/>
    <w:rsid w:val="00FE70DD"/>
    <w:rsid w:val="00FF0528"/>
    <w:rsid w:val="00FF1C0D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1E7277D0"/>
  <w15:docId w15:val="{7DF4EB41-2267-462E-9603-11BCF28D2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03D04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link w:val="Naslov2Znak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link w:val="Naslov3Znak"/>
    <w:qFormat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link w:val="Naslov4Znak"/>
    <w:qFormat/>
    <w:pPr>
      <w:keepNext/>
      <w:spacing w:before="240" w:after="60"/>
      <w:outlineLvl w:val="3"/>
    </w:pPr>
    <w:rPr>
      <w:smallCaps/>
    </w:rPr>
  </w:style>
  <w:style w:type="paragraph" w:styleId="Naslov5">
    <w:name w:val="heading 5"/>
    <w:basedOn w:val="Navaden"/>
    <w:next w:val="Navaden"/>
    <w:link w:val="Naslov5Znak"/>
    <w:qFormat/>
    <w:rsid w:val="004A28D2"/>
    <w:pPr>
      <w:tabs>
        <w:tab w:val="num" w:pos="1021"/>
      </w:tabs>
      <w:spacing w:before="240" w:after="60"/>
      <w:ind w:left="1021" w:hanging="1021"/>
      <w:jc w:val="both"/>
      <w:outlineLvl w:val="4"/>
    </w:pPr>
    <w:rPr>
      <w:rFonts w:cs="Times New Roman"/>
      <w:bCs/>
      <w:i/>
      <w:iCs/>
      <w:sz w:val="22"/>
      <w:szCs w:val="26"/>
    </w:rPr>
  </w:style>
  <w:style w:type="paragraph" w:styleId="Naslov6">
    <w:name w:val="heading 6"/>
    <w:basedOn w:val="Navaden"/>
    <w:next w:val="Navaden"/>
    <w:link w:val="Naslov6Znak"/>
    <w:qFormat/>
    <w:rsid w:val="004A28D2"/>
    <w:pPr>
      <w:tabs>
        <w:tab w:val="num" w:pos="1152"/>
      </w:tabs>
      <w:spacing w:before="240" w:after="60"/>
      <w:ind w:left="1152" w:hanging="1152"/>
      <w:jc w:val="both"/>
      <w:outlineLvl w:val="5"/>
    </w:pPr>
    <w:rPr>
      <w:rFonts w:cs="Times New Roman"/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4A28D2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cs="Times New Roman"/>
      <w:sz w:val="22"/>
    </w:rPr>
  </w:style>
  <w:style w:type="paragraph" w:styleId="Naslov8">
    <w:name w:val="heading 8"/>
    <w:basedOn w:val="Navaden"/>
    <w:next w:val="Navaden"/>
    <w:link w:val="Naslov8Znak"/>
    <w:qFormat/>
    <w:rsid w:val="004A28D2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cs="Times New Roman"/>
      <w:i/>
      <w:iCs/>
      <w:sz w:val="22"/>
    </w:rPr>
  </w:style>
  <w:style w:type="paragraph" w:styleId="Naslov9">
    <w:name w:val="heading 9"/>
    <w:basedOn w:val="Navaden"/>
    <w:next w:val="Navaden"/>
    <w:link w:val="Naslov9Znak"/>
    <w:qFormat/>
    <w:rsid w:val="004A28D2"/>
    <w:pPr>
      <w:tabs>
        <w:tab w:val="num" w:pos="1584"/>
      </w:tabs>
      <w:spacing w:before="240" w:after="60"/>
      <w:ind w:left="1584" w:hanging="1584"/>
      <w:jc w:val="both"/>
      <w:outlineLvl w:val="8"/>
    </w:pPr>
    <w:rPr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uiPriority w:val="39"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uiPriority w:val="39"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link w:val="Kazalovsebine3Znak"/>
    <w:uiPriority w:val="39"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uiPriority w:val="39"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Pr>
      <w:sz w:val="16"/>
    </w:rPr>
  </w:style>
  <w:style w:type="paragraph" w:styleId="Pripombabesedilo">
    <w:name w:val="annotation text"/>
    <w:basedOn w:val="Navaden"/>
    <w:link w:val="PripombabesediloZnak"/>
    <w:semiHidden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1E0575"/>
    <w:pPr>
      <w:tabs>
        <w:tab w:val="center" w:pos="4536"/>
        <w:tab w:val="right" w:pos="9072"/>
      </w:tabs>
    </w:pPr>
  </w:style>
  <w:style w:type="paragraph" w:styleId="Odstavekseznama">
    <w:name w:val="List Paragraph"/>
    <w:basedOn w:val="Navaden"/>
    <w:link w:val="OdstavekseznamaZnak"/>
    <w:uiPriority w:val="34"/>
    <w:qFormat/>
    <w:rsid w:val="00D54B19"/>
    <w:pPr>
      <w:widowControl w:val="0"/>
      <w:suppressAutoHyphens/>
      <w:spacing w:after="200" w:line="276" w:lineRule="auto"/>
      <w:ind w:left="720"/>
    </w:pPr>
    <w:rPr>
      <w:rFonts w:eastAsia="Calibri" w:cs="Tahoma"/>
      <w:kern w:val="1"/>
      <w:lang w:val="en-GB" w:eastAsia="ar-SA"/>
    </w:rPr>
  </w:style>
  <w:style w:type="paragraph" w:styleId="Brezrazmikov">
    <w:name w:val="No Spacing"/>
    <w:uiPriority w:val="1"/>
    <w:qFormat/>
    <w:rsid w:val="00AE31B9"/>
    <w:rPr>
      <w:rFonts w:ascii="Arial" w:hAnsi="Arial" w:cs="Arial"/>
      <w:sz w:val="24"/>
      <w:szCs w:val="24"/>
    </w:rPr>
  </w:style>
  <w:style w:type="paragraph" w:styleId="Besedilooblaka">
    <w:name w:val="Balloon Text"/>
    <w:basedOn w:val="Navaden"/>
    <w:link w:val="BesedilooblakaZnak"/>
    <w:semiHidden/>
    <w:unhideWhenUsed/>
    <w:rsid w:val="00D860A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860A7"/>
    <w:rPr>
      <w:rFonts w:ascii="Tahoma" w:hAnsi="Tahoma" w:cs="Tahoma"/>
      <w:sz w:val="16"/>
      <w:szCs w:val="16"/>
    </w:rPr>
  </w:style>
  <w:style w:type="paragraph" w:styleId="Golobesedilo">
    <w:name w:val="Plain Text"/>
    <w:basedOn w:val="Navaden"/>
    <w:link w:val="GolobesediloZnak"/>
    <w:rsid w:val="00E5441F"/>
    <w:rPr>
      <w:rFonts w:ascii="Courier New" w:hAnsi="Courier New" w:cs="Courier New"/>
      <w:sz w:val="20"/>
      <w:szCs w:val="20"/>
    </w:rPr>
  </w:style>
  <w:style w:type="character" w:customStyle="1" w:styleId="GolobesediloZnak">
    <w:name w:val="Golo besedilo Znak"/>
    <w:basedOn w:val="Privzetapisavaodstavka"/>
    <w:link w:val="Golobesedilo"/>
    <w:rsid w:val="00E5441F"/>
    <w:rPr>
      <w:rFonts w:ascii="Courier New" w:hAnsi="Courier New" w:cs="Courier New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5011DF"/>
    <w:rPr>
      <w:b/>
      <w:bCs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5011DF"/>
    <w:rPr>
      <w:rFonts w:ascii="Arial" w:hAnsi="Arial" w:cs="Arial"/>
      <w:szCs w:val="24"/>
    </w:rPr>
  </w:style>
  <w:style w:type="character" w:customStyle="1" w:styleId="ZadevapripombeZnak">
    <w:name w:val="Zadeva pripombe Znak"/>
    <w:basedOn w:val="PripombabesediloZnak"/>
    <w:link w:val="Zadevapripombe"/>
    <w:semiHidden/>
    <w:rsid w:val="005011DF"/>
    <w:rPr>
      <w:rFonts w:ascii="Arial" w:hAnsi="Arial" w:cs="Arial"/>
      <w:b/>
      <w:bCs/>
      <w:szCs w:val="24"/>
    </w:rPr>
  </w:style>
  <w:style w:type="character" w:styleId="Hiperpovezava">
    <w:name w:val="Hyperlink"/>
    <w:basedOn w:val="Privzetapisavaodstavka"/>
    <w:uiPriority w:val="99"/>
    <w:unhideWhenUsed/>
    <w:rsid w:val="0008505B"/>
    <w:rPr>
      <w:color w:val="0000FF" w:themeColor="hyperlink"/>
      <w:u w:val="single"/>
    </w:rPr>
  </w:style>
  <w:style w:type="paragraph" w:styleId="Sprotnaopomba-besedilo">
    <w:name w:val="footnote text"/>
    <w:basedOn w:val="Navaden"/>
    <w:link w:val="Sprotnaopomba-besediloZnak"/>
    <w:semiHidden/>
    <w:unhideWhenUsed/>
    <w:rsid w:val="00010D8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010D85"/>
    <w:rPr>
      <w:rFonts w:ascii="Arial" w:hAnsi="Arial" w:cs="Arial"/>
    </w:rPr>
  </w:style>
  <w:style w:type="character" w:styleId="Sprotnaopomba-sklic">
    <w:name w:val="footnote reference"/>
    <w:basedOn w:val="Privzetapisavaodstavka"/>
    <w:uiPriority w:val="99"/>
    <w:semiHidden/>
    <w:unhideWhenUsed/>
    <w:rsid w:val="00010D85"/>
    <w:rPr>
      <w:vertAlign w:val="superscript"/>
    </w:rPr>
  </w:style>
  <w:style w:type="character" w:styleId="SledenaHiperpovezava">
    <w:name w:val="FollowedHyperlink"/>
    <w:basedOn w:val="Privzetapisavaodstavka"/>
    <w:uiPriority w:val="99"/>
    <w:semiHidden/>
    <w:unhideWhenUsed/>
    <w:rsid w:val="008A534D"/>
    <w:rPr>
      <w:color w:val="800080" w:themeColor="followedHyperlink"/>
      <w:u w:val="single"/>
    </w:rPr>
  </w:style>
  <w:style w:type="character" w:customStyle="1" w:styleId="Naslov5Znak">
    <w:name w:val="Naslov 5 Znak"/>
    <w:basedOn w:val="Privzetapisavaodstavka"/>
    <w:link w:val="Naslov5"/>
    <w:rsid w:val="004A28D2"/>
    <w:rPr>
      <w:rFonts w:ascii="Arial" w:hAnsi="Arial"/>
      <w:bCs/>
      <w:i/>
      <w:iCs/>
      <w:sz w:val="22"/>
      <w:szCs w:val="26"/>
    </w:rPr>
  </w:style>
  <w:style w:type="character" w:customStyle="1" w:styleId="Naslov6Znak">
    <w:name w:val="Naslov 6 Znak"/>
    <w:basedOn w:val="Privzetapisavaodstavka"/>
    <w:link w:val="Naslov6"/>
    <w:rsid w:val="004A28D2"/>
    <w:rPr>
      <w:rFonts w:ascii="Arial" w:hAnsi="Arial"/>
      <w:b/>
      <w:bCs/>
      <w:sz w:val="22"/>
      <w:szCs w:val="22"/>
    </w:rPr>
  </w:style>
  <w:style w:type="character" w:customStyle="1" w:styleId="Naslov7Znak">
    <w:name w:val="Naslov 7 Znak"/>
    <w:basedOn w:val="Privzetapisavaodstavka"/>
    <w:link w:val="Naslov7"/>
    <w:rsid w:val="004A28D2"/>
    <w:rPr>
      <w:rFonts w:ascii="Arial" w:hAnsi="Arial"/>
      <w:sz w:val="22"/>
      <w:szCs w:val="24"/>
    </w:rPr>
  </w:style>
  <w:style w:type="character" w:customStyle="1" w:styleId="Naslov8Znak">
    <w:name w:val="Naslov 8 Znak"/>
    <w:basedOn w:val="Privzetapisavaodstavka"/>
    <w:link w:val="Naslov8"/>
    <w:rsid w:val="004A28D2"/>
    <w:rPr>
      <w:rFonts w:ascii="Arial" w:hAnsi="Arial"/>
      <w:i/>
      <w:iCs/>
      <w:sz w:val="22"/>
      <w:szCs w:val="24"/>
    </w:rPr>
  </w:style>
  <w:style w:type="character" w:customStyle="1" w:styleId="Naslov9Znak">
    <w:name w:val="Naslov 9 Znak"/>
    <w:basedOn w:val="Privzetapisavaodstavka"/>
    <w:link w:val="Naslov9"/>
    <w:rsid w:val="004A28D2"/>
    <w:rPr>
      <w:rFonts w:ascii="Arial" w:hAnsi="Arial" w:cs="Arial"/>
      <w:sz w:val="22"/>
      <w:szCs w:val="22"/>
    </w:rPr>
  </w:style>
  <w:style w:type="numbering" w:customStyle="1" w:styleId="Brezseznama1">
    <w:name w:val="Brez seznama1"/>
    <w:next w:val="Brezseznama"/>
    <w:uiPriority w:val="99"/>
    <w:semiHidden/>
    <w:unhideWhenUsed/>
    <w:rsid w:val="004A28D2"/>
  </w:style>
  <w:style w:type="paragraph" w:styleId="Telobesedila2">
    <w:name w:val="Body Text 2"/>
    <w:basedOn w:val="Navaden"/>
    <w:link w:val="Telobesedila2Znak"/>
    <w:rsid w:val="004A28D2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" w:hAnsi="Times" w:cs="Times New Roman"/>
      <w:b/>
      <w:sz w:val="56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4A28D2"/>
    <w:rPr>
      <w:rFonts w:ascii="Times" w:hAnsi="Times"/>
      <w:b/>
      <w:sz w:val="56"/>
    </w:rPr>
  </w:style>
  <w:style w:type="paragraph" w:styleId="Telobesedila">
    <w:name w:val="Body Text"/>
    <w:basedOn w:val="Navaden"/>
    <w:link w:val="TelobesedilaZnak"/>
    <w:rsid w:val="004A28D2"/>
    <w:pPr>
      <w:spacing w:after="120"/>
      <w:jc w:val="both"/>
    </w:pPr>
    <w:rPr>
      <w:rFonts w:ascii="Times New Roman" w:hAnsi="Times New Roman" w:cs="Times New Roman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4A28D2"/>
    <w:rPr>
      <w:sz w:val="24"/>
    </w:rPr>
  </w:style>
  <w:style w:type="paragraph" w:customStyle="1" w:styleId="CVITEXT">
    <w:name w:val="CVI TEXT"/>
    <w:basedOn w:val="Navaden"/>
    <w:rsid w:val="004A28D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 w:cs="Times New Roman"/>
      <w:szCs w:val="20"/>
    </w:rPr>
  </w:style>
  <w:style w:type="paragraph" w:customStyle="1" w:styleId="Slog1">
    <w:name w:val="Slog1"/>
    <w:basedOn w:val="Navaden"/>
    <w:rsid w:val="004A28D2"/>
    <w:pPr>
      <w:numPr>
        <w:numId w:val="2"/>
      </w:numPr>
      <w:spacing w:before="240" w:after="60"/>
      <w:jc w:val="both"/>
    </w:pPr>
    <w:rPr>
      <w:rFonts w:cs="Times New Roman"/>
      <w:sz w:val="22"/>
    </w:rPr>
  </w:style>
  <w:style w:type="paragraph" w:customStyle="1" w:styleId="SlogLevo125cm">
    <w:name w:val="Slog Levo:  125 cm"/>
    <w:basedOn w:val="Navaden"/>
    <w:autoRedefine/>
    <w:rsid w:val="004A28D2"/>
    <w:pPr>
      <w:spacing w:before="240" w:after="60"/>
      <w:ind w:left="708"/>
      <w:jc w:val="both"/>
    </w:pPr>
    <w:rPr>
      <w:sz w:val="22"/>
      <w:szCs w:val="22"/>
    </w:rPr>
  </w:style>
  <w:style w:type="paragraph" w:customStyle="1" w:styleId="Telobesedila31">
    <w:name w:val="Telo besedila 31"/>
    <w:basedOn w:val="Navaden"/>
    <w:rsid w:val="004A28D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Times New Roman" w:hAnsi="Times New Roman" w:cs="Times New Roman"/>
      <w:szCs w:val="20"/>
    </w:rPr>
  </w:style>
  <w:style w:type="paragraph" w:customStyle="1" w:styleId="Telobesedila21">
    <w:name w:val="Telo besedila 21"/>
    <w:basedOn w:val="Navaden"/>
    <w:rsid w:val="004A28D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Cs w:val="20"/>
      <w:lang w:eastAsia="en-US"/>
    </w:rPr>
  </w:style>
  <w:style w:type="paragraph" w:styleId="HTML-oblikovano">
    <w:name w:val="HTML Preformatted"/>
    <w:basedOn w:val="Navaden"/>
    <w:link w:val="HTML-oblikovanoZnak"/>
    <w:rsid w:val="004A28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4A28D2"/>
    <w:rPr>
      <w:rFonts w:ascii="Courier New" w:hAnsi="Courier New" w:cs="Courier New"/>
      <w:color w:val="000000"/>
      <w:sz w:val="18"/>
      <w:szCs w:val="18"/>
    </w:rPr>
  </w:style>
  <w:style w:type="paragraph" w:customStyle="1" w:styleId="SlogNaslov1Arial13pt">
    <w:name w:val="Slog Naslov 1 + Arial 13 pt"/>
    <w:basedOn w:val="Naslov1"/>
    <w:rsid w:val="004A28D2"/>
    <w:pPr>
      <w:tabs>
        <w:tab w:val="num" w:pos="454"/>
      </w:tabs>
      <w:spacing w:before="360" w:after="240"/>
      <w:ind w:left="454" w:hanging="454"/>
      <w:jc w:val="both"/>
    </w:pPr>
    <w:rPr>
      <w:bCs/>
      <w:smallCaps w:val="0"/>
      <w:kern w:val="32"/>
      <w:sz w:val="26"/>
      <w:szCs w:val="32"/>
    </w:rPr>
  </w:style>
  <w:style w:type="paragraph" w:styleId="Telobesedila-zamik3">
    <w:name w:val="Body Text Indent 3"/>
    <w:basedOn w:val="Navaden"/>
    <w:link w:val="Telobesedila-zamik3Znak"/>
    <w:rsid w:val="004A28D2"/>
    <w:pPr>
      <w:spacing w:after="120"/>
      <w:ind w:left="283"/>
      <w:jc w:val="both"/>
    </w:pPr>
    <w:rPr>
      <w:rFonts w:cs="Times New Roman"/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rsid w:val="004A28D2"/>
    <w:rPr>
      <w:rFonts w:ascii="Arial" w:hAnsi="Arial"/>
      <w:sz w:val="16"/>
      <w:szCs w:val="16"/>
    </w:rPr>
  </w:style>
  <w:style w:type="paragraph" w:customStyle="1" w:styleId="BESEDILO">
    <w:name w:val="BESEDILO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BodyText31">
    <w:name w:val="Body Text 31"/>
    <w:basedOn w:val="Navaden"/>
    <w:rsid w:val="004A28D2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BESEDILOZnakZnakZnakZnak">
    <w:name w:val="BESEDILO Znak Znak Znak Znak"/>
    <w:link w:val="BESEDILOZnakZnakZnakZnak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sz w:val="24"/>
      <w:szCs w:val="24"/>
      <w:lang w:eastAsia="en-US"/>
    </w:rPr>
  </w:style>
  <w:style w:type="character" w:customStyle="1" w:styleId="BESEDILOZnakZnakZnakZnakZnak">
    <w:name w:val="BESEDILO Znak Znak Znak Znak Znak"/>
    <w:link w:val="BESEDILOZnakZnakZnakZnak"/>
    <w:rsid w:val="004A28D2"/>
    <w:rPr>
      <w:rFonts w:ascii="Arial" w:hAnsi="Arial"/>
      <w:kern w:val="16"/>
      <w:sz w:val="24"/>
      <w:szCs w:val="24"/>
      <w:lang w:eastAsia="en-US"/>
    </w:rPr>
  </w:style>
  <w:style w:type="paragraph" w:customStyle="1" w:styleId="BodyText21">
    <w:name w:val="Body Text 21"/>
    <w:basedOn w:val="Navaden"/>
    <w:rsid w:val="004A28D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Verdana" w:hAnsi="Verdana" w:cs="Times New Roman"/>
      <w:sz w:val="20"/>
      <w:szCs w:val="20"/>
    </w:rPr>
  </w:style>
  <w:style w:type="paragraph" w:customStyle="1" w:styleId="BESEDILOZnakZnak">
    <w:name w:val="BESEDILO Znak 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p">
    <w:name w:val="p"/>
    <w:basedOn w:val="Navaden"/>
    <w:rsid w:val="004A28D2"/>
    <w:pPr>
      <w:spacing w:before="60" w:after="15"/>
      <w:ind w:left="15" w:right="15" w:firstLine="240"/>
      <w:jc w:val="both"/>
    </w:pPr>
    <w:rPr>
      <w:color w:val="222222"/>
      <w:sz w:val="22"/>
      <w:szCs w:val="22"/>
    </w:rPr>
  </w:style>
  <w:style w:type="paragraph" w:styleId="Navadensplet">
    <w:name w:val="Normal (Web)"/>
    <w:basedOn w:val="Navaden"/>
    <w:rsid w:val="004A28D2"/>
    <w:pPr>
      <w:spacing w:before="100" w:beforeAutospacing="1" w:after="100" w:afterAutospacing="1"/>
    </w:pPr>
    <w:rPr>
      <w:rFonts w:ascii="Times New Roman" w:hAnsi="Times New Roman" w:cs="Times New Roman"/>
      <w:color w:val="000000"/>
    </w:rPr>
  </w:style>
  <w:style w:type="character" w:styleId="Krepko">
    <w:name w:val="Strong"/>
    <w:aliases w:val="Navaden + Arial,Na sredini"/>
    <w:qFormat/>
    <w:rsid w:val="004A28D2"/>
    <w:rPr>
      <w:b/>
      <w:bCs/>
    </w:rPr>
  </w:style>
  <w:style w:type="paragraph" w:customStyle="1" w:styleId="StyleCentered1">
    <w:name w:val="Style Centered1"/>
    <w:basedOn w:val="Navaden"/>
    <w:rsid w:val="004A28D2"/>
    <w:pPr>
      <w:spacing w:before="40" w:after="40"/>
      <w:jc w:val="center"/>
    </w:pPr>
    <w:rPr>
      <w:rFonts w:cs="Times New Roman"/>
      <w:spacing w:val="60"/>
      <w:sz w:val="22"/>
      <w:szCs w:val="20"/>
    </w:rPr>
  </w:style>
  <w:style w:type="paragraph" w:customStyle="1" w:styleId="len">
    <w:name w:val="člen"/>
    <w:basedOn w:val="Navaden"/>
    <w:rsid w:val="004A28D2"/>
    <w:pPr>
      <w:numPr>
        <w:numId w:val="3"/>
      </w:numPr>
      <w:spacing w:before="120"/>
      <w:jc w:val="center"/>
    </w:pPr>
    <w:rPr>
      <w:rFonts w:cs="Times New Roman"/>
      <w:sz w:val="22"/>
      <w:szCs w:val="20"/>
    </w:rPr>
  </w:style>
  <w:style w:type="paragraph" w:styleId="Telobesedila-zamik">
    <w:name w:val="Body Text Indent"/>
    <w:basedOn w:val="Navaden"/>
    <w:link w:val="Telobesedila-zamikZnak"/>
    <w:rsid w:val="004A28D2"/>
    <w:pPr>
      <w:spacing w:after="120"/>
      <w:ind w:left="283"/>
    </w:pPr>
    <w:rPr>
      <w:rFonts w:cs="Times New Roman"/>
      <w:sz w:val="20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4A28D2"/>
    <w:rPr>
      <w:rFonts w:ascii="Arial" w:hAnsi="Arial"/>
    </w:rPr>
  </w:style>
  <w:style w:type="paragraph" w:styleId="Zgradbadokumenta">
    <w:name w:val="Document Map"/>
    <w:basedOn w:val="Navaden"/>
    <w:link w:val="ZgradbadokumentaZnak"/>
    <w:semiHidden/>
    <w:rsid w:val="004A28D2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A28D2"/>
    <w:rPr>
      <w:rFonts w:ascii="Tahoma" w:hAnsi="Tahoma" w:cs="Tahoma"/>
      <w:sz w:val="24"/>
      <w:szCs w:val="24"/>
      <w:shd w:val="clear" w:color="auto" w:fill="000080"/>
    </w:rPr>
  </w:style>
  <w:style w:type="paragraph" w:customStyle="1" w:styleId="Slog2">
    <w:name w:val="Slog2"/>
    <w:basedOn w:val="Naslov2"/>
    <w:autoRedefine/>
    <w:rsid w:val="004A28D2"/>
    <w:pPr>
      <w:jc w:val="both"/>
    </w:pPr>
    <w:rPr>
      <w:bCs/>
      <w:iCs/>
      <w:smallCaps w:val="0"/>
      <w:sz w:val="22"/>
      <w:szCs w:val="22"/>
    </w:rPr>
  </w:style>
  <w:style w:type="paragraph" w:customStyle="1" w:styleId="SlogNaslov211pt">
    <w:name w:val="Slog Naslov 2 + 11 pt"/>
    <w:basedOn w:val="Naslov2"/>
    <w:rsid w:val="004A28D2"/>
    <w:pPr>
      <w:numPr>
        <w:ilvl w:val="1"/>
      </w:numPr>
      <w:tabs>
        <w:tab w:val="num" w:pos="1843"/>
        <w:tab w:val="num" w:pos="5247"/>
      </w:tabs>
      <w:ind w:left="5247" w:hanging="567"/>
      <w:jc w:val="both"/>
    </w:pPr>
    <w:rPr>
      <w:bCs/>
      <w:smallCaps w:val="0"/>
      <w:sz w:val="22"/>
      <w:szCs w:val="28"/>
    </w:rPr>
  </w:style>
  <w:style w:type="numbering" w:customStyle="1" w:styleId="Trenutniseznam1">
    <w:name w:val="Trenutni seznam1"/>
    <w:rsid w:val="004A28D2"/>
    <w:pPr>
      <w:numPr>
        <w:numId w:val="5"/>
      </w:numPr>
    </w:pPr>
  </w:style>
  <w:style w:type="numbering" w:customStyle="1" w:styleId="Slog3">
    <w:name w:val="Slog3"/>
    <w:basedOn w:val="Brezseznama"/>
    <w:rsid w:val="004A28D2"/>
    <w:pPr>
      <w:numPr>
        <w:numId w:val="6"/>
      </w:numPr>
    </w:pPr>
  </w:style>
  <w:style w:type="character" w:styleId="tevilkastrani">
    <w:name w:val="page number"/>
    <w:basedOn w:val="Privzetapisavaodstavka"/>
    <w:rsid w:val="004A28D2"/>
  </w:style>
  <w:style w:type="paragraph" w:styleId="Kazalovsebine5">
    <w:name w:val="toc 5"/>
    <w:basedOn w:val="Navaden"/>
    <w:next w:val="Navaden"/>
    <w:autoRedefine/>
    <w:uiPriority w:val="39"/>
    <w:rsid w:val="004A28D2"/>
    <w:pPr>
      <w:ind w:left="960"/>
    </w:pPr>
    <w:rPr>
      <w:rFonts w:ascii="Times New Roman" w:hAnsi="Times New Roman" w:cs="Times New Roman"/>
      <w:sz w:val="18"/>
      <w:szCs w:val="18"/>
    </w:rPr>
  </w:style>
  <w:style w:type="paragraph" w:styleId="Kazalovsebine6">
    <w:name w:val="toc 6"/>
    <w:basedOn w:val="Navaden"/>
    <w:next w:val="Navaden"/>
    <w:autoRedefine/>
    <w:uiPriority w:val="39"/>
    <w:rsid w:val="004A28D2"/>
    <w:pPr>
      <w:ind w:left="1200"/>
    </w:pPr>
    <w:rPr>
      <w:rFonts w:ascii="Times New Roman" w:hAnsi="Times New Roman" w:cs="Times New Roman"/>
      <w:sz w:val="18"/>
      <w:szCs w:val="18"/>
    </w:rPr>
  </w:style>
  <w:style w:type="paragraph" w:styleId="Kazalovsebine7">
    <w:name w:val="toc 7"/>
    <w:basedOn w:val="Navaden"/>
    <w:next w:val="Navaden"/>
    <w:autoRedefine/>
    <w:uiPriority w:val="39"/>
    <w:rsid w:val="004A28D2"/>
    <w:pPr>
      <w:ind w:left="1440"/>
    </w:pPr>
    <w:rPr>
      <w:rFonts w:ascii="Times New Roman" w:hAnsi="Times New Roman" w:cs="Times New Roman"/>
      <w:sz w:val="18"/>
      <w:szCs w:val="18"/>
    </w:rPr>
  </w:style>
  <w:style w:type="paragraph" w:styleId="Kazalovsebine8">
    <w:name w:val="toc 8"/>
    <w:basedOn w:val="Navaden"/>
    <w:next w:val="Navaden"/>
    <w:autoRedefine/>
    <w:uiPriority w:val="39"/>
    <w:rsid w:val="004A28D2"/>
    <w:pPr>
      <w:ind w:left="1680"/>
    </w:pPr>
    <w:rPr>
      <w:rFonts w:ascii="Times New Roman" w:hAnsi="Times New Roman" w:cs="Times New Roman"/>
      <w:sz w:val="18"/>
      <w:szCs w:val="18"/>
    </w:rPr>
  </w:style>
  <w:style w:type="paragraph" w:styleId="Kazalovsebine9">
    <w:name w:val="toc 9"/>
    <w:basedOn w:val="Navaden"/>
    <w:next w:val="Navaden"/>
    <w:autoRedefine/>
    <w:uiPriority w:val="39"/>
    <w:rsid w:val="004A28D2"/>
    <w:pPr>
      <w:ind w:left="1920"/>
    </w:pPr>
    <w:rPr>
      <w:rFonts w:ascii="Times New Roman" w:hAnsi="Times New Roman" w:cs="Times New Roman"/>
      <w:sz w:val="18"/>
      <w:szCs w:val="18"/>
    </w:rPr>
  </w:style>
  <w:style w:type="paragraph" w:customStyle="1" w:styleId="BESEDILOZnakZnakZnak">
    <w:name w:val="BESEDILO Znak Znak 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character" w:customStyle="1" w:styleId="Kazalovsebine3Znak">
    <w:name w:val="Kazalo vsebine 3 Znak"/>
    <w:link w:val="Kazalovsebine3"/>
    <w:uiPriority w:val="39"/>
    <w:rsid w:val="004A28D2"/>
    <w:rPr>
      <w:rFonts w:ascii="Arial" w:hAnsi="Arial" w:cs="Arial"/>
      <w:smallCaps/>
      <w:sz w:val="24"/>
      <w:szCs w:val="24"/>
    </w:rPr>
  </w:style>
  <w:style w:type="paragraph" w:customStyle="1" w:styleId="Naslov3A">
    <w:name w:val="Naslov 3A"/>
    <w:basedOn w:val="Kazalovsebine3"/>
    <w:link w:val="Naslov3AZnak"/>
    <w:rsid w:val="004A28D2"/>
    <w:pPr>
      <w:numPr>
        <w:numId w:val="7"/>
      </w:numPr>
      <w:tabs>
        <w:tab w:val="clear" w:pos="8309"/>
      </w:tabs>
    </w:pPr>
    <w:rPr>
      <w:rFonts w:cs="Times New Roman"/>
      <w:b/>
      <w:i/>
      <w:iCs/>
      <w:caps/>
      <w:smallCaps w:val="0"/>
      <w:sz w:val="20"/>
      <w:szCs w:val="20"/>
    </w:rPr>
  </w:style>
  <w:style w:type="character" w:customStyle="1" w:styleId="Naslov3AZnak">
    <w:name w:val="Naslov 3A Znak"/>
    <w:link w:val="Naslov3A"/>
    <w:rsid w:val="004A28D2"/>
    <w:rPr>
      <w:rFonts w:ascii="Arial" w:hAnsi="Arial"/>
      <w:b/>
      <w:i/>
      <w:iCs/>
      <w:caps/>
    </w:rPr>
  </w:style>
  <w:style w:type="character" w:customStyle="1" w:styleId="Naslov3Znak">
    <w:name w:val="Naslov 3 Znak"/>
    <w:link w:val="Naslov3"/>
    <w:rsid w:val="004A28D2"/>
    <w:rPr>
      <w:rFonts w:ascii="Arial" w:hAnsi="Arial" w:cs="Arial"/>
      <w:smallCaps/>
      <w:sz w:val="28"/>
      <w:szCs w:val="24"/>
    </w:rPr>
  </w:style>
  <w:style w:type="paragraph" w:customStyle="1" w:styleId="alineja1">
    <w:name w:val="alineja 1"/>
    <w:basedOn w:val="Navaden"/>
    <w:rsid w:val="004A28D2"/>
    <w:pPr>
      <w:numPr>
        <w:numId w:val="8"/>
      </w:numPr>
    </w:pPr>
    <w:rPr>
      <w:rFonts w:ascii="Times New Roman" w:hAnsi="Times New Roman" w:cs="Times New Roman"/>
      <w:sz w:val="20"/>
      <w:szCs w:val="20"/>
    </w:rPr>
  </w:style>
  <w:style w:type="character" w:customStyle="1" w:styleId="NogaZnak">
    <w:name w:val="Noga Znak"/>
    <w:link w:val="Noga"/>
    <w:uiPriority w:val="99"/>
    <w:rsid w:val="004A28D2"/>
    <w:rPr>
      <w:rFonts w:ascii="Arial" w:hAnsi="Arial" w:cs="Arial"/>
      <w:sz w:val="24"/>
      <w:szCs w:val="24"/>
    </w:rPr>
  </w:style>
  <w:style w:type="paragraph" w:styleId="Telobesedila3">
    <w:name w:val="Body Text 3"/>
    <w:basedOn w:val="Navaden"/>
    <w:link w:val="Telobesedila3Znak"/>
    <w:unhideWhenUsed/>
    <w:rsid w:val="004A28D2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4A28D2"/>
    <w:rPr>
      <w:sz w:val="16"/>
      <w:szCs w:val="16"/>
    </w:rPr>
  </w:style>
  <w:style w:type="paragraph" w:customStyle="1" w:styleId="Navaden1">
    <w:name w:val="Navaden1"/>
    <w:rsid w:val="004A28D2"/>
    <w:pPr>
      <w:widowControl w:val="0"/>
    </w:pPr>
    <w:rPr>
      <w:kern w:val="16"/>
      <w:sz w:val="22"/>
    </w:rPr>
  </w:style>
  <w:style w:type="character" w:customStyle="1" w:styleId="Naslov1Znak">
    <w:name w:val="Naslov 1 Znak"/>
    <w:basedOn w:val="Privzetapisavaodstavka"/>
    <w:link w:val="Naslov1"/>
    <w:rsid w:val="004A28D2"/>
    <w:rPr>
      <w:rFonts w:ascii="Arial" w:hAnsi="Arial" w:cs="Arial"/>
      <w:b/>
      <w:smallCaps/>
      <w:kern w:val="28"/>
      <w:sz w:val="32"/>
      <w:szCs w:val="24"/>
    </w:rPr>
  </w:style>
  <w:style w:type="character" w:customStyle="1" w:styleId="Naslov2Znak">
    <w:name w:val="Naslov 2 Znak"/>
    <w:basedOn w:val="Privzetapisavaodstavka"/>
    <w:link w:val="Naslov2"/>
    <w:rsid w:val="004A28D2"/>
    <w:rPr>
      <w:rFonts w:ascii="Arial" w:hAnsi="Arial" w:cs="Arial"/>
      <w:b/>
      <w:smallCaps/>
      <w:sz w:val="28"/>
      <w:szCs w:val="24"/>
    </w:rPr>
  </w:style>
  <w:style w:type="character" w:customStyle="1" w:styleId="Naslov4Znak">
    <w:name w:val="Naslov 4 Znak"/>
    <w:basedOn w:val="Privzetapisavaodstavka"/>
    <w:link w:val="Naslov4"/>
    <w:rsid w:val="004A28D2"/>
    <w:rPr>
      <w:rFonts w:ascii="Arial" w:hAnsi="Arial" w:cs="Arial"/>
      <w:smallCaps/>
      <w:sz w:val="24"/>
      <w:szCs w:val="24"/>
    </w:rPr>
  </w:style>
  <w:style w:type="numbering" w:customStyle="1" w:styleId="Brezseznama11">
    <w:name w:val="Brez seznama11"/>
    <w:next w:val="Brezseznama"/>
    <w:uiPriority w:val="99"/>
    <w:semiHidden/>
    <w:unhideWhenUsed/>
    <w:rsid w:val="004A28D2"/>
  </w:style>
  <w:style w:type="character" w:customStyle="1" w:styleId="GlavaZnak">
    <w:name w:val="Glava Znak"/>
    <w:basedOn w:val="Privzetapisavaodstavka"/>
    <w:link w:val="Glava"/>
    <w:rsid w:val="004A28D2"/>
    <w:rPr>
      <w:rFonts w:ascii="Arial" w:hAnsi="Arial" w:cs="Arial"/>
      <w:sz w:val="24"/>
      <w:szCs w:val="24"/>
    </w:rPr>
  </w:style>
  <w:style w:type="paragraph" w:customStyle="1" w:styleId="Default">
    <w:name w:val="Default"/>
    <w:rsid w:val="004A28D2"/>
    <w:pPr>
      <w:autoSpaceDE w:val="0"/>
      <w:autoSpaceDN w:val="0"/>
      <w:adjustRightInd w:val="0"/>
    </w:pPr>
    <w:rPr>
      <w:rFonts w:ascii="GFMIHF+ArialMT" w:hAnsi="GFMIHF+ArialMT" w:cs="GFMIHF+ArialMT"/>
      <w:color w:val="000000"/>
      <w:sz w:val="24"/>
      <w:szCs w:val="24"/>
    </w:rPr>
  </w:style>
  <w:style w:type="numbering" w:customStyle="1" w:styleId="Brezseznama2">
    <w:name w:val="Brez seznama2"/>
    <w:next w:val="Brezseznama"/>
    <w:uiPriority w:val="99"/>
    <w:semiHidden/>
    <w:rsid w:val="004A28D2"/>
  </w:style>
  <w:style w:type="paragraph" w:customStyle="1" w:styleId="Telobesedila22">
    <w:name w:val="Telo besedila 22"/>
    <w:basedOn w:val="Navaden"/>
    <w:rsid w:val="004A28D2"/>
    <w:pPr>
      <w:jc w:val="both"/>
    </w:pPr>
    <w:rPr>
      <w:rFonts w:ascii="Times New Roman CE SLO" w:hAnsi="Times New Roman CE SLO" w:cs="Times New Roman"/>
      <w:sz w:val="22"/>
      <w:szCs w:val="20"/>
      <w:lang w:val="en-GB"/>
    </w:rPr>
  </w:style>
  <w:style w:type="paragraph" w:customStyle="1" w:styleId="Preformatted">
    <w:name w:val="Preformatted"/>
    <w:basedOn w:val="Navaden"/>
    <w:rsid w:val="004A28D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both"/>
    </w:pPr>
    <w:rPr>
      <w:rFonts w:ascii="Courier New" w:hAnsi="Courier New" w:cs="Times New Roman"/>
      <w:sz w:val="22"/>
      <w:szCs w:val="20"/>
      <w:lang w:val="en-US"/>
    </w:rPr>
  </w:style>
  <w:style w:type="paragraph" w:customStyle="1" w:styleId="BESEDILOZnak">
    <w:name w:val="BESEDILO Znak"/>
    <w:link w:val="BESEDILOZnakZnak1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Telobesedila32">
    <w:name w:val="Telo besedila 32"/>
    <w:basedOn w:val="Navaden"/>
    <w:rsid w:val="004A28D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cs="Times New Roman"/>
      <w:szCs w:val="20"/>
    </w:rPr>
  </w:style>
  <w:style w:type="paragraph" w:styleId="Naslov">
    <w:name w:val="Title"/>
    <w:basedOn w:val="Navaden"/>
    <w:link w:val="NaslovZnak"/>
    <w:qFormat/>
    <w:rsid w:val="004A28D2"/>
    <w:pPr>
      <w:jc w:val="center"/>
    </w:pPr>
    <w:rPr>
      <w:rFonts w:cs="Times New Roman"/>
      <w:b/>
      <w:sz w:val="32"/>
      <w:szCs w:val="20"/>
    </w:rPr>
  </w:style>
  <w:style w:type="character" w:customStyle="1" w:styleId="NaslovZnak">
    <w:name w:val="Naslov Znak"/>
    <w:basedOn w:val="Privzetapisavaodstavka"/>
    <w:link w:val="Naslov"/>
    <w:rsid w:val="004A28D2"/>
    <w:rPr>
      <w:rFonts w:ascii="Arial" w:hAnsi="Arial"/>
      <w:b/>
      <w:sz w:val="32"/>
    </w:rPr>
  </w:style>
  <w:style w:type="character" w:customStyle="1" w:styleId="BESEDILOZnakZnak1">
    <w:name w:val="BESEDILO Znak Znak1"/>
    <w:link w:val="BESEDILOZnak"/>
    <w:rsid w:val="004A28D2"/>
    <w:rPr>
      <w:rFonts w:ascii="Arial" w:hAnsi="Arial"/>
      <w:kern w:val="16"/>
      <w:lang w:eastAsia="en-US"/>
    </w:rPr>
  </w:style>
  <w:style w:type="paragraph" w:customStyle="1" w:styleId="t">
    <w:name w:val="t"/>
    <w:basedOn w:val="Navaden"/>
    <w:rsid w:val="004A28D2"/>
    <w:pPr>
      <w:spacing w:before="300" w:after="225"/>
      <w:ind w:left="15" w:right="15"/>
      <w:jc w:val="center"/>
    </w:pPr>
    <w:rPr>
      <w:b/>
      <w:bCs/>
      <w:color w:val="2E3092"/>
      <w:sz w:val="29"/>
      <w:szCs w:val="29"/>
    </w:rPr>
  </w:style>
  <w:style w:type="paragraph" w:customStyle="1" w:styleId="StyleCentered">
    <w:name w:val="Style Centered"/>
    <w:basedOn w:val="Navaden"/>
    <w:rsid w:val="004A28D2"/>
    <w:pPr>
      <w:spacing w:before="40" w:after="40"/>
      <w:jc w:val="center"/>
    </w:pPr>
    <w:rPr>
      <w:rFonts w:cs="Times New Roman"/>
      <w:spacing w:val="60"/>
      <w:sz w:val="20"/>
      <w:szCs w:val="20"/>
    </w:rPr>
  </w:style>
  <w:style w:type="paragraph" w:customStyle="1" w:styleId="Stevilkaclena">
    <w:name w:val="Stevilka clena"/>
    <w:basedOn w:val="BESEDILO"/>
    <w:rsid w:val="004A28D2"/>
    <w:pPr>
      <w:numPr>
        <w:numId w:val="9"/>
      </w:numPr>
      <w:tabs>
        <w:tab w:val="clear" w:pos="2155"/>
      </w:tabs>
      <w:jc w:val="center"/>
    </w:pPr>
    <w:rPr>
      <w:sz w:val="22"/>
    </w:rPr>
  </w:style>
  <w:style w:type="paragraph" w:customStyle="1" w:styleId="Navaden2">
    <w:name w:val="Navaden2"/>
    <w:basedOn w:val="Navaden"/>
    <w:rsid w:val="004A28D2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SlogostevilcevanjeclenaObojestransko">
    <w:name w:val="Slog ostevilcevanje clena + Obojestransko"/>
    <w:basedOn w:val="Navaden"/>
    <w:rsid w:val="004A28D2"/>
    <w:pPr>
      <w:keepLines/>
      <w:widowControl w:val="0"/>
      <w:numPr>
        <w:numId w:val="10"/>
      </w:numPr>
      <w:tabs>
        <w:tab w:val="left" w:pos="2155"/>
      </w:tabs>
      <w:jc w:val="both"/>
    </w:pPr>
    <w:rPr>
      <w:rFonts w:cs="Times New Roman"/>
      <w:kern w:val="16"/>
      <w:sz w:val="22"/>
      <w:szCs w:val="20"/>
      <w:lang w:eastAsia="en-US"/>
    </w:rPr>
  </w:style>
  <w:style w:type="numbering" w:customStyle="1" w:styleId="Brezseznama3">
    <w:name w:val="Brez seznama3"/>
    <w:next w:val="Brezseznama"/>
    <w:uiPriority w:val="99"/>
    <w:semiHidden/>
    <w:rsid w:val="004A28D2"/>
  </w:style>
  <w:style w:type="paragraph" w:customStyle="1" w:styleId="alineja">
    <w:name w:val="alineja"/>
    <w:basedOn w:val="Navaden"/>
    <w:qFormat/>
    <w:rsid w:val="00E2709C"/>
    <w:pPr>
      <w:numPr>
        <w:numId w:val="13"/>
      </w:numPr>
      <w:tabs>
        <w:tab w:val="left" w:pos="35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2"/>
      <w:szCs w:val="22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DE42C6"/>
    <w:rPr>
      <w:rFonts w:ascii="Arial" w:eastAsia="Calibri" w:hAnsi="Arial" w:cs="Tahoma"/>
      <w:kern w:val="1"/>
      <w:sz w:val="24"/>
      <w:szCs w:val="24"/>
      <w:lang w:val="en-GB" w:eastAsia="ar-SA"/>
    </w:rPr>
  </w:style>
  <w:style w:type="paragraph" w:customStyle="1" w:styleId="CharChar">
    <w:name w:val="Char Char"/>
    <w:basedOn w:val="Navaden"/>
    <w:rsid w:val="003342FC"/>
    <w:pPr>
      <w:spacing w:after="160" w:line="240" w:lineRule="exact"/>
    </w:pPr>
    <w:rPr>
      <w:rFonts w:ascii="Tahoma" w:hAnsi="Tahoma"/>
      <w:sz w:val="20"/>
      <w:szCs w:val="22"/>
      <w:lang w:val="en-US" w:eastAsia="en-US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3836A9"/>
    <w:rPr>
      <w:color w:val="808080"/>
      <w:shd w:val="clear" w:color="auto" w:fill="E6E6E6"/>
    </w:rPr>
  </w:style>
  <w:style w:type="character" w:styleId="Nerazreenaomemba">
    <w:name w:val="Unresolved Mention"/>
    <w:basedOn w:val="Privzetapisavaodstavka"/>
    <w:uiPriority w:val="99"/>
    <w:semiHidden/>
    <w:unhideWhenUsed/>
    <w:rsid w:val="00A519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breda.luk-cifer@zzzs.si" TargetMode="External"/><Relationship Id="rId18" Type="http://schemas.openxmlformats.org/officeDocument/2006/relationships/hyperlink" Target="mailto:damjana.gradisnik@zzzs.si" TargetMode="External"/><Relationship Id="rId26" Type="http://schemas.openxmlformats.org/officeDocument/2006/relationships/hyperlink" Target="mailto:cirilka.kos@zzzs.si" TargetMode="External"/><Relationship Id="rId39" Type="http://schemas.openxmlformats.org/officeDocument/2006/relationships/hyperlink" Target="mailto:tadeja.lukan@zzzs.si" TargetMode="External"/><Relationship Id="rId21" Type="http://schemas.openxmlformats.org/officeDocument/2006/relationships/hyperlink" Target="mailto:jerica.smole@zzzs.si" TargetMode="External"/><Relationship Id="rId34" Type="http://schemas.openxmlformats.org/officeDocument/2006/relationships/hyperlink" Target="mailto:marija.podpecan@zzzs.si" TargetMode="External"/><Relationship Id="rId42" Type="http://schemas.openxmlformats.org/officeDocument/2006/relationships/hyperlink" Target="mailto:mojca.cevka@zzzs.si" TargetMode="External"/><Relationship Id="rId47" Type="http://schemas.openxmlformats.org/officeDocument/2006/relationships/hyperlink" Target="mailto:peter.kramberger@zzzs.si" TargetMode="External"/><Relationship Id="rId50" Type="http://schemas.openxmlformats.org/officeDocument/2006/relationships/hyperlink" Target="mailto:anita.cerkvenik@zzzs.si" TargetMode="External"/><Relationship Id="rId55" Type="http://schemas.openxmlformats.org/officeDocument/2006/relationships/hyperlink" Target="mailto:petra.horvat@zzzs.si" TargetMode="External"/><Relationship Id="rId63" Type="http://schemas.openxmlformats.org/officeDocument/2006/relationships/hyperlink" Target="mailto:stanislava.skratek@zzzs.si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mailto:jurij.ahacic@zzzs.si" TargetMode="External"/><Relationship Id="rId29" Type="http://schemas.openxmlformats.org/officeDocument/2006/relationships/hyperlink" Target="mailto:alma.crnkic@zzzs.s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erneja.erjavec@zzzs.si" TargetMode="External"/><Relationship Id="rId24" Type="http://schemas.openxmlformats.org/officeDocument/2006/relationships/hyperlink" Target="mailto:nadja-liljana.flego@zzzs.si" TargetMode="External"/><Relationship Id="rId32" Type="http://schemas.openxmlformats.org/officeDocument/2006/relationships/hyperlink" Target="mailto:aleksandra.strnisa@zzzs.si" TargetMode="External"/><Relationship Id="rId37" Type="http://schemas.openxmlformats.org/officeDocument/2006/relationships/hyperlink" Target="mailto:tatjana.zun@zzzs.si" TargetMode="External"/><Relationship Id="rId40" Type="http://schemas.openxmlformats.org/officeDocument/2006/relationships/hyperlink" Target="mailto:mojca.cevka@zzzs.si" TargetMode="External"/><Relationship Id="rId45" Type="http://schemas.openxmlformats.org/officeDocument/2006/relationships/hyperlink" Target="mailto:alenka.staric@zzzs.si" TargetMode="External"/><Relationship Id="rId53" Type="http://schemas.openxmlformats.org/officeDocument/2006/relationships/hyperlink" Target="mailto:evgen.pap@zzzs.si" TargetMode="External"/><Relationship Id="rId58" Type="http://schemas.openxmlformats.org/officeDocument/2006/relationships/hyperlink" Target="mailto:darja.golja@zzzs.si" TargetMode="External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stanislava.skratek@zzzs.si" TargetMode="External"/><Relationship Id="rId23" Type="http://schemas.openxmlformats.org/officeDocument/2006/relationships/hyperlink" Target="mailto:erika.kariz@zzzs.si" TargetMode="External"/><Relationship Id="rId28" Type="http://schemas.openxmlformats.org/officeDocument/2006/relationships/hyperlink" Target="mailto:alma.crnkic@zzzs.si" TargetMode="External"/><Relationship Id="rId36" Type="http://schemas.openxmlformats.org/officeDocument/2006/relationships/hyperlink" Target="mailto:tatjana.zun@zzzs.si" TargetMode="External"/><Relationship Id="rId49" Type="http://schemas.openxmlformats.org/officeDocument/2006/relationships/hyperlink" Target="mailto:damjan.zamuda@zzzs.si" TargetMode="External"/><Relationship Id="rId57" Type="http://schemas.openxmlformats.org/officeDocument/2006/relationships/hyperlink" Target="mailto:lea.vidic@zzzs.si" TargetMode="External"/><Relationship Id="rId61" Type="http://schemas.openxmlformats.org/officeDocument/2006/relationships/hyperlink" Target="mailto:joze.bobnar@zzzs.si" TargetMode="External"/><Relationship Id="rId10" Type="http://schemas.openxmlformats.org/officeDocument/2006/relationships/hyperlink" Target="mailto:aleksandra.strnisa@zzzs.si" TargetMode="External"/><Relationship Id="rId19" Type="http://schemas.openxmlformats.org/officeDocument/2006/relationships/hyperlink" Target="mailto:damjana.gradisnik@zzzs.si" TargetMode="External"/><Relationship Id="rId31" Type="http://schemas.openxmlformats.org/officeDocument/2006/relationships/hyperlink" Target="mailto:jozica.primozic@zzzs.si" TargetMode="External"/><Relationship Id="rId44" Type="http://schemas.openxmlformats.org/officeDocument/2006/relationships/hyperlink" Target="mailto:renata.mihelic@zzzs.si" TargetMode="External"/><Relationship Id="rId52" Type="http://schemas.openxmlformats.org/officeDocument/2006/relationships/hyperlink" Target="mailto:breda.luk-cifer@zzzs.si" TargetMode="External"/><Relationship Id="rId60" Type="http://schemas.openxmlformats.org/officeDocument/2006/relationships/hyperlink" Target="mailto:joze.bobnar@zzzs.si" TargetMode="External"/><Relationship Id="rId65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natasa.kus@zzzs.si" TargetMode="External"/><Relationship Id="rId14" Type="http://schemas.openxmlformats.org/officeDocument/2006/relationships/hyperlink" Target="mailto:eva.adamic@zzzs.si" TargetMode="External"/><Relationship Id="rId22" Type="http://schemas.openxmlformats.org/officeDocument/2006/relationships/hyperlink" Target="mailto:maja.lah@zzzs.si" TargetMode="External"/><Relationship Id="rId27" Type="http://schemas.openxmlformats.org/officeDocument/2006/relationships/hyperlink" Target="mailto:natasa.kus@zzzs.si" TargetMode="External"/><Relationship Id="rId30" Type="http://schemas.openxmlformats.org/officeDocument/2006/relationships/hyperlink" Target="mailto:renata.praca@zzzs.si" TargetMode="External"/><Relationship Id="rId35" Type="http://schemas.openxmlformats.org/officeDocument/2006/relationships/hyperlink" Target="mailto:mojca.godina@zzzs.si" TargetMode="External"/><Relationship Id="rId43" Type="http://schemas.openxmlformats.org/officeDocument/2006/relationships/hyperlink" Target="mailto:renata.mihelic@zzzs.si" TargetMode="External"/><Relationship Id="rId48" Type="http://schemas.openxmlformats.org/officeDocument/2006/relationships/hyperlink" Target="mailto:martina.zemljak@zzzs.si" TargetMode="External"/><Relationship Id="rId56" Type="http://schemas.openxmlformats.org/officeDocument/2006/relationships/hyperlink" Target="mailto:eva.adamic@zzzs.si" TargetMode="External"/><Relationship Id="rId64" Type="http://schemas.openxmlformats.org/officeDocument/2006/relationships/header" Target="header1.xml"/><Relationship Id="rId8" Type="http://schemas.openxmlformats.org/officeDocument/2006/relationships/hyperlink" Target="mailto:erika.kari&#382;@zzzs.si" TargetMode="External"/><Relationship Id="rId51" Type="http://schemas.openxmlformats.org/officeDocument/2006/relationships/hyperlink" Target="mailto:breda.luk-cifer@zzzs.si" TargetMode="External"/><Relationship Id="rId3" Type="http://schemas.openxmlformats.org/officeDocument/2006/relationships/styles" Target="styles.xml"/><Relationship Id="rId12" Type="http://schemas.openxmlformats.org/officeDocument/2006/relationships/hyperlink" Target="mailto:petra.pirih@zzzs.si" TargetMode="External"/><Relationship Id="rId17" Type="http://schemas.openxmlformats.org/officeDocument/2006/relationships/hyperlink" Target="mailto:helenca-marija.benkovic@zzzs.si" TargetMode="External"/><Relationship Id="rId25" Type="http://schemas.openxmlformats.org/officeDocument/2006/relationships/hyperlink" Target="mailto:vesna.hrovatin-pecaric@zzzs.si" TargetMode="External"/><Relationship Id="rId33" Type="http://schemas.openxmlformats.org/officeDocument/2006/relationships/hyperlink" Target="mailto:marija.pinoza@zzzs.si" TargetMode="External"/><Relationship Id="rId38" Type="http://schemas.openxmlformats.org/officeDocument/2006/relationships/hyperlink" Target="mailto:inge.sernek@zzzs.si" TargetMode="External"/><Relationship Id="rId46" Type="http://schemas.openxmlformats.org/officeDocument/2006/relationships/hyperlink" Target="mailto:alenka.staric@zzzs.si" TargetMode="External"/><Relationship Id="rId59" Type="http://schemas.openxmlformats.org/officeDocument/2006/relationships/hyperlink" Target="mailto:joze.bobnar@zzzs.si" TargetMode="External"/><Relationship Id="rId67" Type="http://schemas.openxmlformats.org/officeDocument/2006/relationships/theme" Target="theme/theme1.xml"/><Relationship Id="rId20" Type="http://schemas.openxmlformats.org/officeDocument/2006/relationships/hyperlink" Target="mailto:jerica.smole@zzzs.si" TargetMode="External"/><Relationship Id="rId41" Type="http://schemas.openxmlformats.org/officeDocument/2006/relationships/hyperlink" Target="mailto:alenka.staric@zzzs.si" TargetMode="External"/><Relationship Id="rId54" Type="http://schemas.openxmlformats.org/officeDocument/2006/relationships/hyperlink" Target="mailto:petra.horvat@zzzs.si" TargetMode="External"/><Relationship Id="rId62" Type="http://schemas.openxmlformats.org/officeDocument/2006/relationships/hyperlink" Target="mailto:joze.bobnar@zzzs.si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F10DC-FB2B-4528-AFF6-507C873A1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3</TotalTime>
  <Pages>10</Pages>
  <Words>2499</Words>
  <Characters>14247</Characters>
  <Application>Microsoft Office Word</Application>
  <DocSecurity>0</DocSecurity>
  <Lines>118</Lines>
  <Paragraphs>33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Standardni obrazec za dopis</vt:lpstr>
    </vt:vector>
  </TitlesOfParts>
  <Company>ZZZS</Company>
  <LinksUpToDate>false</LinksUpToDate>
  <CharactersWithSpaces>16713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ZZZS</dc:creator>
  <cp:lastModifiedBy>Andrej Boršič</cp:lastModifiedBy>
  <cp:revision>4</cp:revision>
  <cp:lastPrinted>2018-12-07T06:41:00Z</cp:lastPrinted>
  <dcterms:created xsi:type="dcterms:W3CDTF">2021-03-09T11:16:00Z</dcterms:created>
  <dcterms:modified xsi:type="dcterms:W3CDTF">2021-03-09T13:03:00Z</dcterms:modified>
</cp:coreProperties>
</file>